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3932" w14:textId="4FA66A9B" w:rsidR="00893CB0" w:rsidRDefault="00D76FBF">
      <w:pPr>
        <w:pStyle w:val="CRCoverPage"/>
        <w:tabs>
          <w:tab w:val="right" w:pos="9639"/>
        </w:tabs>
        <w:spacing w:after="0"/>
        <w:rPr>
          <w:rFonts w:eastAsia="宋体"/>
          <w:b/>
          <w:i/>
          <w:sz w:val="28"/>
          <w:lang w:val="en-US" w:eastAsia="zh-CN"/>
        </w:rPr>
      </w:pPr>
      <w:bookmarkStart w:id="0" w:name="_Hlk145491888"/>
      <w:r>
        <w:rPr>
          <w:b/>
          <w:sz w:val="24"/>
        </w:rPr>
        <w:t>3GPP TSG-CT WG1 Meeting #15</w:t>
      </w:r>
      <w:r>
        <w:rPr>
          <w:rFonts w:eastAsia="宋体" w:hint="eastAsia"/>
          <w:b/>
          <w:sz w:val="24"/>
          <w:lang w:val="en-US" w:eastAsia="zh-CN"/>
        </w:rPr>
        <w:t>2</w:t>
      </w:r>
      <w:r>
        <w:rPr>
          <w:b/>
          <w:i/>
          <w:sz w:val="28"/>
        </w:rPr>
        <w:tab/>
      </w:r>
      <w:r>
        <w:rPr>
          <w:b/>
          <w:sz w:val="24"/>
        </w:rPr>
        <w:t>C1-</w:t>
      </w:r>
      <w:r w:rsidR="00F6095B" w:rsidRPr="00F6095B">
        <w:rPr>
          <w:rFonts w:eastAsia="宋体"/>
          <w:b/>
          <w:sz w:val="24"/>
          <w:lang w:val="en-US" w:eastAsia="zh-CN"/>
        </w:rPr>
        <w:t>24</w:t>
      </w:r>
      <w:r w:rsidR="004C6038">
        <w:rPr>
          <w:rFonts w:eastAsia="宋体"/>
          <w:b/>
          <w:sz w:val="24"/>
          <w:lang w:val="en-US" w:eastAsia="zh-CN"/>
        </w:rPr>
        <w:t>7179</w:t>
      </w:r>
    </w:p>
    <w:p w14:paraId="24E4FB52" w14:textId="77777777" w:rsidR="00893CB0" w:rsidRDefault="00D76FBF">
      <w:pPr>
        <w:pStyle w:val="CRCoverPage"/>
        <w:outlineLvl w:val="0"/>
        <w:rPr>
          <w:b/>
          <w:sz w:val="24"/>
        </w:rPr>
      </w:pPr>
      <w:r>
        <w:rPr>
          <w:rFonts w:eastAsia="宋体" w:hint="eastAsia"/>
          <w:b/>
          <w:sz w:val="24"/>
          <w:lang w:val="en-US" w:eastAsia="zh-CN"/>
        </w:rPr>
        <w:t>Orlando</w:t>
      </w:r>
      <w:r>
        <w:rPr>
          <w:b/>
          <w:sz w:val="24"/>
        </w:rPr>
        <w:t xml:space="preserve">, </w:t>
      </w:r>
      <w:r>
        <w:rPr>
          <w:rFonts w:eastAsia="宋体" w:hint="eastAsia"/>
          <w:b/>
          <w:sz w:val="24"/>
          <w:lang w:val="en-US" w:eastAsia="zh-CN"/>
        </w:rPr>
        <w:t>US</w:t>
      </w:r>
      <w:r>
        <w:rPr>
          <w:b/>
          <w:sz w:val="24"/>
        </w:rPr>
        <w:t>, 1</w:t>
      </w:r>
      <w:r>
        <w:rPr>
          <w:rFonts w:eastAsia="宋体" w:hint="eastAsia"/>
          <w:b/>
          <w:sz w:val="24"/>
          <w:lang w:val="en-US" w:eastAsia="zh-CN"/>
        </w:rPr>
        <w:t>8</w:t>
      </w:r>
      <w:r>
        <w:rPr>
          <w:b/>
          <w:sz w:val="24"/>
        </w:rPr>
        <w:t>-</w:t>
      </w:r>
      <w:r>
        <w:rPr>
          <w:rFonts w:eastAsia="宋体" w:hint="eastAsia"/>
          <w:b/>
          <w:sz w:val="24"/>
          <w:lang w:val="en-US" w:eastAsia="zh-CN"/>
        </w:rPr>
        <w:t>22</w:t>
      </w:r>
      <w:r>
        <w:rPr>
          <w:b/>
          <w:sz w:val="24"/>
        </w:rPr>
        <w:t xml:space="preserve"> </w:t>
      </w:r>
      <w:proofErr w:type="spellStart"/>
      <w:r>
        <w:rPr>
          <w:rFonts w:eastAsia="宋体" w:hint="eastAsia"/>
          <w:b/>
          <w:sz w:val="24"/>
          <w:lang w:val="en-US" w:eastAsia="zh-CN"/>
        </w:rPr>
        <w:t>Novem</w:t>
      </w:r>
      <w:r>
        <w:rPr>
          <w:b/>
          <w:sz w:val="24"/>
        </w:rPr>
        <w:t>ber</w:t>
      </w:r>
      <w:proofErr w:type="spellEnd"/>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CB0" w14:paraId="781AE176" w14:textId="77777777">
        <w:tc>
          <w:tcPr>
            <w:tcW w:w="9641" w:type="dxa"/>
            <w:gridSpan w:val="9"/>
            <w:tcBorders>
              <w:top w:val="single" w:sz="4" w:space="0" w:color="auto"/>
              <w:left w:val="single" w:sz="4" w:space="0" w:color="auto"/>
              <w:right w:val="single" w:sz="4" w:space="0" w:color="auto"/>
            </w:tcBorders>
          </w:tcPr>
          <w:bookmarkEnd w:id="0"/>
          <w:p w14:paraId="7F8A4F8D" w14:textId="77777777" w:rsidR="00893CB0" w:rsidRDefault="00D76FBF">
            <w:pPr>
              <w:pStyle w:val="CRCoverPage"/>
              <w:spacing w:after="0"/>
              <w:jc w:val="right"/>
              <w:rPr>
                <w:i/>
              </w:rPr>
            </w:pPr>
            <w:r>
              <w:rPr>
                <w:i/>
                <w:sz w:val="14"/>
              </w:rPr>
              <w:t>CR-Form-v12.2</w:t>
            </w:r>
          </w:p>
        </w:tc>
      </w:tr>
      <w:tr w:rsidR="00893CB0" w14:paraId="03EBA861" w14:textId="77777777">
        <w:tc>
          <w:tcPr>
            <w:tcW w:w="9641" w:type="dxa"/>
            <w:gridSpan w:val="9"/>
            <w:tcBorders>
              <w:left w:val="single" w:sz="4" w:space="0" w:color="auto"/>
              <w:right w:val="single" w:sz="4" w:space="0" w:color="auto"/>
            </w:tcBorders>
          </w:tcPr>
          <w:p w14:paraId="3A4854D8" w14:textId="77777777" w:rsidR="00893CB0" w:rsidRDefault="00D76FBF">
            <w:pPr>
              <w:pStyle w:val="CRCoverPage"/>
              <w:spacing w:after="0"/>
              <w:jc w:val="center"/>
            </w:pPr>
            <w:r>
              <w:rPr>
                <w:b/>
                <w:sz w:val="32"/>
              </w:rPr>
              <w:t>CHANGE REQUEST</w:t>
            </w:r>
          </w:p>
        </w:tc>
      </w:tr>
      <w:tr w:rsidR="00893CB0" w14:paraId="68B8B2FC" w14:textId="77777777">
        <w:tc>
          <w:tcPr>
            <w:tcW w:w="9641" w:type="dxa"/>
            <w:gridSpan w:val="9"/>
            <w:tcBorders>
              <w:left w:val="single" w:sz="4" w:space="0" w:color="auto"/>
              <w:right w:val="single" w:sz="4" w:space="0" w:color="auto"/>
            </w:tcBorders>
          </w:tcPr>
          <w:p w14:paraId="02A756C7" w14:textId="77777777" w:rsidR="00893CB0" w:rsidRDefault="00893CB0">
            <w:pPr>
              <w:pStyle w:val="CRCoverPage"/>
              <w:spacing w:after="0"/>
              <w:rPr>
                <w:sz w:val="8"/>
                <w:szCs w:val="8"/>
              </w:rPr>
            </w:pPr>
          </w:p>
        </w:tc>
      </w:tr>
      <w:tr w:rsidR="00893CB0" w14:paraId="2BC437E6" w14:textId="77777777">
        <w:tc>
          <w:tcPr>
            <w:tcW w:w="142" w:type="dxa"/>
            <w:tcBorders>
              <w:left w:val="single" w:sz="4" w:space="0" w:color="auto"/>
            </w:tcBorders>
          </w:tcPr>
          <w:p w14:paraId="10B74B36" w14:textId="77777777" w:rsidR="00893CB0" w:rsidRDefault="00893CB0">
            <w:pPr>
              <w:pStyle w:val="CRCoverPage"/>
              <w:spacing w:after="0"/>
              <w:jc w:val="right"/>
            </w:pPr>
          </w:p>
        </w:tc>
        <w:tc>
          <w:tcPr>
            <w:tcW w:w="1559" w:type="dxa"/>
            <w:shd w:val="pct30" w:color="FFFF00" w:fill="auto"/>
          </w:tcPr>
          <w:p w14:paraId="62CD230B" w14:textId="77777777" w:rsidR="00893CB0" w:rsidRDefault="00D76FBF">
            <w:pPr>
              <w:pStyle w:val="CRCoverPage"/>
              <w:spacing w:after="0"/>
              <w:jc w:val="right"/>
              <w:rPr>
                <w:b/>
                <w:sz w:val="28"/>
              </w:rPr>
            </w:pPr>
            <w:r>
              <w:rPr>
                <w:b/>
                <w:bCs/>
                <w:sz w:val="28"/>
                <w:szCs w:val="28"/>
              </w:rPr>
              <w:t>24.193</w:t>
            </w:r>
          </w:p>
        </w:tc>
        <w:tc>
          <w:tcPr>
            <w:tcW w:w="709" w:type="dxa"/>
          </w:tcPr>
          <w:p w14:paraId="72C64153" w14:textId="77777777" w:rsidR="00893CB0" w:rsidRDefault="00D76FBF">
            <w:pPr>
              <w:pStyle w:val="CRCoverPage"/>
              <w:spacing w:after="0"/>
              <w:jc w:val="center"/>
            </w:pPr>
            <w:r>
              <w:rPr>
                <w:b/>
                <w:bCs/>
                <w:sz w:val="28"/>
                <w:szCs w:val="28"/>
              </w:rPr>
              <w:t>CR</w:t>
            </w:r>
          </w:p>
        </w:tc>
        <w:tc>
          <w:tcPr>
            <w:tcW w:w="1276" w:type="dxa"/>
            <w:shd w:val="pct30" w:color="FFFF00" w:fill="auto"/>
          </w:tcPr>
          <w:p w14:paraId="3AC4EF4F" w14:textId="1106C235" w:rsidR="00893CB0" w:rsidRDefault="00F6095B">
            <w:pPr>
              <w:pStyle w:val="CRCoverPage"/>
              <w:spacing w:after="0"/>
              <w:rPr>
                <w:rFonts w:eastAsia="宋体"/>
                <w:lang w:val="en-US" w:eastAsia="zh-CN"/>
              </w:rPr>
            </w:pPr>
            <w:r>
              <w:rPr>
                <w:rFonts w:eastAsia="宋体"/>
                <w:b/>
                <w:bCs/>
                <w:sz w:val="28"/>
                <w:szCs w:val="28"/>
                <w:lang w:val="en-US" w:eastAsia="zh-CN"/>
              </w:rPr>
              <w:t>0180</w:t>
            </w:r>
          </w:p>
        </w:tc>
        <w:tc>
          <w:tcPr>
            <w:tcW w:w="709" w:type="dxa"/>
          </w:tcPr>
          <w:p w14:paraId="301D81BE" w14:textId="77777777" w:rsidR="00893CB0" w:rsidRDefault="00D76FBF">
            <w:pPr>
              <w:pStyle w:val="CRCoverPage"/>
              <w:tabs>
                <w:tab w:val="right" w:pos="625"/>
              </w:tabs>
              <w:spacing w:after="0"/>
              <w:jc w:val="center"/>
            </w:pPr>
            <w:r>
              <w:rPr>
                <w:b/>
                <w:bCs/>
                <w:sz w:val="28"/>
                <w:szCs w:val="28"/>
              </w:rPr>
              <w:t>rev</w:t>
            </w:r>
          </w:p>
        </w:tc>
        <w:tc>
          <w:tcPr>
            <w:tcW w:w="992" w:type="dxa"/>
            <w:shd w:val="pct30" w:color="FFFF00" w:fill="auto"/>
          </w:tcPr>
          <w:p w14:paraId="770719E8" w14:textId="63E5767F" w:rsidR="00893CB0" w:rsidRDefault="00CB4AD8">
            <w:pPr>
              <w:pStyle w:val="CRCoverPage"/>
              <w:spacing w:after="0"/>
              <w:jc w:val="center"/>
              <w:rPr>
                <w:b/>
              </w:rPr>
            </w:pPr>
            <w:r>
              <w:rPr>
                <w:b/>
                <w:bCs/>
                <w:sz w:val="28"/>
                <w:szCs w:val="28"/>
              </w:rPr>
              <w:t>2</w:t>
            </w:r>
          </w:p>
        </w:tc>
        <w:tc>
          <w:tcPr>
            <w:tcW w:w="2410" w:type="dxa"/>
          </w:tcPr>
          <w:p w14:paraId="6679C8D9" w14:textId="77777777" w:rsidR="00893CB0" w:rsidRDefault="00D76FBF">
            <w:pPr>
              <w:pStyle w:val="CRCoverPage"/>
              <w:tabs>
                <w:tab w:val="right" w:pos="1825"/>
              </w:tabs>
              <w:spacing w:after="0"/>
              <w:jc w:val="center"/>
            </w:pPr>
            <w:r>
              <w:rPr>
                <w:b/>
                <w:bCs/>
                <w:sz w:val="28"/>
                <w:szCs w:val="28"/>
              </w:rPr>
              <w:t>Current version:</w:t>
            </w:r>
          </w:p>
        </w:tc>
        <w:tc>
          <w:tcPr>
            <w:tcW w:w="1701" w:type="dxa"/>
            <w:shd w:val="pct30" w:color="FFFF00" w:fill="auto"/>
          </w:tcPr>
          <w:p w14:paraId="691B1880" w14:textId="77777777" w:rsidR="00893CB0" w:rsidRDefault="00D76FBF">
            <w:pPr>
              <w:pStyle w:val="CRCoverPage"/>
              <w:spacing w:after="0"/>
              <w:jc w:val="center"/>
              <w:rPr>
                <w:sz w:val="28"/>
              </w:rPr>
            </w:pPr>
            <w:r>
              <w:rPr>
                <w:b/>
                <w:bCs/>
                <w:sz w:val="28"/>
                <w:szCs w:val="28"/>
              </w:rPr>
              <w:t>19.0.0</w:t>
            </w:r>
          </w:p>
        </w:tc>
        <w:tc>
          <w:tcPr>
            <w:tcW w:w="143" w:type="dxa"/>
            <w:tcBorders>
              <w:right w:val="single" w:sz="4" w:space="0" w:color="auto"/>
            </w:tcBorders>
          </w:tcPr>
          <w:p w14:paraId="4F87E760" w14:textId="77777777" w:rsidR="00893CB0" w:rsidRDefault="00893CB0">
            <w:pPr>
              <w:pStyle w:val="CRCoverPage"/>
              <w:spacing w:after="0"/>
            </w:pPr>
          </w:p>
        </w:tc>
      </w:tr>
      <w:tr w:rsidR="00893CB0" w14:paraId="441C2EF1" w14:textId="77777777">
        <w:tc>
          <w:tcPr>
            <w:tcW w:w="9641" w:type="dxa"/>
            <w:gridSpan w:val="9"/>
            <w:tcBorders>
              <w:left w:val="single" w:sz="4" w:space="0" w:color="auto"/>
              <w:right w:val="single" w:sz="4" w:space="0" w:color="auto"/>
            </w:tcBorders>
          </w:tcPr>
          <w:p w14:paraId="21A14D38" w14:textId="77777777" w:rsidR="00893CB0" w:rsidRDefault="00893CB0">
            <w:pPr>
              <w:pStyle w:val="CRCoverPage"/>
              <w:spacing w:after="0"/>
            </w:pPr>
          </w:p>
        </w:tc>
      </w:tr>
      <w:tr w:rsidR="00893CB0" w14:paraId="598913CD" w14:textId="77777777">
        <w:tc>
          <w:tcPr>
            <w:tcW w:w="9641" w:type="dxa"/>
            <w:gridSpan w:val="9"/>
            <w:tcBorders>
              <w:top w:val="single" w:sz="4" w:space="0" w:color="auto"/>
            </w:tcBorders>
          </w:tcPr>
          <w:p w14:paraId="0841A5FA" w14:textId="77777777" w:rsidR="00893CB0" w:rsidRDefault="00D76FBF">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93CB0" w14:paraId="21D4BA7B" w14:textId="77777777">
        <w:tc>
          <w:tcPr>
            <w:tcW w:w="9641" w:type="dxa"/>
            <w:gridSpan w:val="9"/>
          </w:tcPr>
          <w:p w14:paraId="7AC99136" w14:textId="77777777" w:rsidR="00893CB0" w:rsidRDefault="00893CB0">
            <w:pPr>
              <w:pStyle w:val="CRCoverPage"/>
              <w:spacing w:after="0"/>
              <w:rPr>
                <w:sz w:val="8"/>
                <w:szCs w:val="8"/>
              </w:rPr>
            </w:pPr>
          </w:p>
        </w:tc>
      </w:tr>
    </w:tbl>
    <w:p w14:paraId="7902CFE1" w14:textId="77777777" w:rsidR="00893CB0" w:rsidRDefault="00893C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CB0" w14:paraId="0DDB6EFD" w14:textId="77777777">
        <w:tc>
          <w:tcPr>
            <w:tcW w:w="2835" w:type="dxa"/>
          </w:tcPr>
          <w:p w14:paraId="7BEDEAB6" w14:textId="77777777" w:rsidR="00893CB0" w:rsidRDefault="00D76FBF">
            <w:pPr>
              <w:pStyle w:val="CRCoverPage"/>
              <w:tabs>
                <w:tab w:val="right" w:pos="2751"/>
              </w:tabs>
              <w:spacing w:after="0"/>
              <w:rPr>
                <w:b/>
                <w:i/>
              </w:rPr>
            </w:pPr>
            <w:r>
              <w:rPr>
                <w:b/>
                <w:i/>
              </w:rPr>
              <w:t>Proposed change affects:</w:t>
            </w:r>
          </w:p>
        </w:tc>
        <w:tc>
          <w:tcPr>
            <w:tcW w:w="1418" w:type="dxa"/>
          </w:tcPr>
          <w:p w14:paraId="7152519C" w14:textId="77777777" w:rsidR="00893CB0" w:rsidRDefault="00D76F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1B37F" w14:textId="77777777" w:rsidR="00893CB0" w:rsidRDefault="00893CB0">
            <w:pPr>
              <w:pStyle w:val="CRCoverPage"/>
              <w:spacing w:after="0"/>
              <w:jc w:val="center"/>
              <w:rPr>
                <w:b/>
                <w:caps/>
              </w:rPr>
            </w:pPr>
          </w:p>
        </w:tc>
        <w:tc>
          <w:tcPr>
            <w:tcW w:w="709" w:type="dxa"/>
            <w:tcBorders>
              <w:left w:val="single" w:sz="4" w:space="0" w:color="auto"/>
            </w:tcBorders>
          </w:tcPr>
          <w:p w14:paraId="082009A6" w14:textId="77777777" w:rsidR="00893CB0" w:rsidRDefault="00D76F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ED82E" w14:textId="77777777" w:rsidR="00893CB0" w:rsidRDefault="00D76FBF">
            <w:pPr>
              <w:pStyle w:val="CRCoverPage"/>
              <w:spacing w:after="0"/>
              <w:jc w:val="center"/>
              <w:rPr>
                <w:b/>
                <w:caps/>
              </w:rPr>
            </w:pPr>
            <w:r>
              <w:rPr>
                <w:b/>
                <w:caps/>
              </w:rPr>
              <w:t>X</w:t>
            </w:r>
          </w:p>
        </w:tc>
        <w:tc>
          <w:tcPr>
            <w:tcW w:w="2126" w:type="dxa"/>
          </w:tcPr>
          <w:p w14:paraId="4A58435D" w14:textId="77777777" w:rsidR="00893CB0" w:rsidRDefault="00D76F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D1AC8" w14:textId="77777777" w:rsidR="00893CB0" w:rsidRDefault="00893CB0">
            <w:pPr>
              <w:pStyle w:val="CRCoverPage"/>
              <w:spacing w:after="0"/>
              <w:jc w:val="center"/>
              <w:rPr>
                <w:b/>
                <w:caps/>
              </w:rPr>
            </w:pPr>
          </w:p>
        </w:tc>
        <w:tc>
          <w:tcPr>
            <w:tcW w:w="1418" w:type="dxa"/>
            <w:tcBorders>
              <w:left w:val="nil"/>
            </w:tcBorders>
          </w:tcPr>
          <w:p w14:paraId="729935E2" w14:textId="77777777" w:rsidR="00893CB0" w:rsidRDefault="00D76F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50706" w14:textId="77777777" w:rsidR="00893CB0" w:rsidRDefault="00D76FBF">
            <w:pPr>
              <w:pStyle w:val="CRCoverPage"/>
              <w:spacing w:after="0"/>
              <w:jc w:val="center"/>
              <w:rPr>
                <w:b/>
                <w:bCs/>
                <w:caps/>
              </w:rPr>
            </w:pPr>
            <w:r>
              <w:rPr>
                <w:b/>
                <w:bCs/>
                <w:caps/>
              </w:rPr>
              <w:t>X</w:t>
            </w:r>
          </w:p>
        </w:tc>
      </w:tr>
    </w:tbl>
    <w:p w14:paraId="363D927D" w14:textId="77777777" w:rsidR="00893CB0" w:rsidRDefault="00893C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CB0" w14:paraId="1C8D65EB" w14:textId="77777777">
        <w:tc>
          <w:tcPr>
            <w:tcW w:w="9640" w:type="dxa"/>
            <w:gridSpan w:val="11"/>
          </w:tcPr>
          <w:p w14:paraId="73299030" w14:textId="77777777" w:rsidR="00893CB0" w:rsidRDefault="00893CB0">
            <w:pPr>
              <w:pStyle w:val="CRCoverPage"/>
              <w:spacing w:after="0"/>
              <w:rPr>
                <w:sz w:val="8"/>
                <w:szCs w:val="8"/>
              </w:rPr>
            </w:pPr>
          </w:p>
        </w:tc>
      </w:tr>
      <w:tr w:rsidR="00893CB0" w14:paraId="265F62AC" w14:textId="77777777">
        <w:tc>
          <w:tcPr>
            <w:tcW w:w="1843" w:type="dxa"/>
            <w:tcBorders>
              <w:top w:val="single" w:sz="4" w:space="0" w:color="auto"/>
              <w:left w:val="single" w:sz="4" w:space="0" w:color="auto"/>
            </w:tcBorders>
          </w:tcPr>
          <w:p w14:paraId="778BB22C" w14:textId="77777777" w:rsidR="00893CB0" w:rsidRDefault="00D76F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F3EF7" w14:textId="3E88DF5B" w:rsidR="00893CB0" w:rsidRDefault="005573D8">
            <w:pPr>
              <w:pStyle w:val="CRCoverPage"/>
              <w:spacing w:after="0"/>
              <w:ind w:left="100"/>
              <w:rPr>
                <w:rFonts w:eastAsia="宋体"/>
                <w:lang w:val="en-US" w:eastAsia="zh-CN"/>
              </w:rPr>
            </w:pPr>
            <w:r>
              <w:rPr>
                <w:rFonts w:eastAsia="宋体"/>
                <w:lang w:val="en-US" w:eastAsia="zh-CN"/>
              </w:rPr>
              <w:t>Update</w:t>
            </w:r>
            <w:r w:rsidR="007A7D4E">
              <w:rPr>
                <w:rFonts w:eastAsia="宋体"/>
                <w:lang w:val="en-US" w:eastAsia="zh-CN"/>
              </w:rPr>
              <w:t xml:space="preserve"> on</w:t>
            </w:r>
            <w:r>
              <w:rPr>
                <w:rFonts w:eastAsia="宋体"/>
                <w:lang w:val="en-US" w:eastAsia="zh-CN"/>
              </w:rPr>
              <w:t xml:space="preserve"> </w:t>
            </w:r>
            <w:r w:rsidR="00A76BBC">
              <w:rPr>
                <w:rFonts w:eastAsia="宋体"/>
                <w:lang w:val="en-US" w:eastAsia="zh-CN"/>
              </w:rPr>
              <w:t xml:space="preserve">transport </w:t>
            </w:r>
            <w:r w:rsidR="00B51C1F">
              <w:rPr>
                <w:rFonts w:eastAsia="宋体"/>
                <w:lang w:val="en-US" w:eastAsia="zh-CN"/>
              </w:rPr>
              <w:t>mode</w:t>
            </w:r>
            <w:r w:rsidR="00DA4EC6">
              <w:rPr>
                <w:rFonts w:eastAsia="宋体"/>
                <w:lang w:val="en-US" w:eastAsia="zh-CN"/>
              </w:rPr>
              <w:t xml:space="preserve"> to support MPQUIC-UDP/MPQUIC-IP/MPQUIC-E</w:t>
            </w:r>
          </w:p>
        </w:tc>
      </w:tr>
      <w:tr w:rsidR="00893CB0" w14:paraId="5D967B04" w14:textId="77777777">
        <w:tc>
          <w:tcPr>
            <w:tcW w:w="1843" w:type="dxa"/>
            <w:tcBorders>
              <w:left w:val="single" w:sz="4" w:space="0" w:color="auto"/>
            </w:tcBorders>
          </w:tcPr>
          <w:p w14:paraId="34592B44"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5BDD8DD1" w14:textId="77777777" w:rsidR="00893CB0" w:rsidRDefault="00893CB0">
            <w:pPr>
              <w:pStyle w:val="CRCoverPage"/>
              <w:spacing w:after="0"/>
              <w:rPr>
                <w:sz w:val="8"/>
                <w:szCs w:val="8"/>
              </w:rPr>
            </w:pPr>
          </w:p>
        </w:tc>
      </w:tr>
      <w:tr w:rsidR="00893CB0" w14:paraId="39EB5FCD" w14:textId="77777777">
        <w:tc>
          <w:tcPr>
            <w:tcW w:w="1843" w:type="dxa"/>
            <w:tcBorders>
              <w:left w:val="single" w:sz="4" w:space="0" w:color="auto"/>
            </w:tcBorders>
          </w:tcPr>
          <w:p w14:paraId="70FA3E76" w14:textId="77777777" w:rsidR="00893CB0" w:rsidRDefault="00D76F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3B384B" w14:textId="572B265D" w:rsidR="00893CB0" w:rsidRDefault="00D76FBF">
            <w:pPr>
              <w:pStyle w:val="CRCoverPage"/>
              <w:spacing w:after="0"/>
              <w:ind w:left="100"/>
              <w:rPr>
                <w:rFonts w:eastAsia="宋体"/>
                <w:lang w:val="en-US" w:eastAsia="zh-CN"/>
              </w:rPr>
            </w:pPr>
            <w:r>
              <w:rPr>
                <w:rFonts w:eastAsia="宋体" w:hint="eastAsia"/>
                <w:lang w:val="en-US" w:eastAsia="zh-CN"/>
              </w:rPr>
              <w:t>Xiaomi</w:t>
            </w:r>
            <w:r w:rsidR="00685CAB">
              <w:rPr>
                <w:rFonts w:eastAsia="宋体"/>
                <w:lang w:val="en-US" w:eastAsia="zh-CN"/>
              </w:rPr>
              <w:t xml:space="preserve">, </w:t>
            </w:r>
            <w:r w:rsidR="00685CAB" w:rsidRPr="00685CAB">
              <w:rPr>
                <w:rFonts w:eastAsia="宋体"/>
                <w:lang w:val="en-US" w:eastAsia="zh-CN"/>
              </w:rPr>
              <w:t>Ericsson</w:t>
            </w:r>
            <w:r w:rsidR="00685CAB">
              <w:rPr>
                <w:rFonts w:eastAsia="宋体"/>
                <w:lang w:val="en-US" w:eastAsia="zh-CN"/>
              </w:rPr>
              <w:t xml:space="preserve">, </w:t>
            </w:r>
            <w:r w:rsidR="00685CAB" w:rsidRPr="00685CAB">
              <w:rPr>
                <w:rFonts w:eastAsia="宋体"/>
                <w:lang w:val="en-US" w:eastAsia="zh-CN"/>
              </w:rPr>
              <w:t>Nokia, Apple</w:t>
            </w:r>
          </w:p>
        </w:tc>
      </w:tr>
      <w:tr w:rsidR="00893CB0" w14:paraId="5CE1ADAA" w14:textId="77777777">
        <w:tc>
          <w:tcPr>
            <w:tcW w:w="1843" w:type="dxa"/>
            <w:tcBorders>
              <w:left w:val="single" w:sz="4" w:space="0" w:color="auto"/>
            </w:tcBorders>
          </w:tcPr>
          <w:p w14:paraId="15C70B0D" w14:textId="77777777" w:rsidR="00893CB0" w:rsidRDefault="00D76F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FFA175" w14:textId="77777777" w:rsidR="00893CB0" w:rsidRDefault="00D76FBF">
            <w:pPr>
              <w:pStyle w:val="CRCoverPage"/>
              <w:spacing w:after="0"/>
              <w:ind w:left="100"/>
            </w:pPr>
            <w:r>
              <w:t>C1</w:t>
            </w:r>
          </w:p>
        </w:tc>
      </w:tr>
      <w:tr w:rsidR="00893CB0" w14:paraId="47F7A1E2" w14:textId="77777777">
        <w:tc>
          <w:tcPr>
            <w:tcW w:w="1843" w:type="dxa"/>
            <w:tcBorders>
              <w:left w:val="single" w:sz="4" w:space="0" w:color="auto"/>
            </w:tcBorders>
          </w:tcPr>
          <w:p w14:paraId="58D03A62"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475CA375" w14:textId="77777777" w:rsidR="00893CB0" w:rsidRDefault="00893CB0">
            <w:pPr>
              <w:pStyle w:val="CRCoverPage"/>
              <w:spacing w:after="0"/>
              <w:rPr>
                <w:sz w:val="8"/>
                <w:szCs w:val="8"/>
              </w:rPr>
            </w:pPr>
          </w:p>
        </w:tc>
      </w:tr>
      <w:tr w:rsidR="00893CB0" w14:paraId="37FF0FE2" w14:textId="77777777">
        <w:tc>
          <w:tcPr>
            <w:tcW w:w="1843" w:type="dxa"/>
            <w:tcBorders>
              <w:left w:val="single" w:sz="4" w:space="0" w:color="auto"/>
            </w:tcBorders>
          </w:tcPr>
          <w:p w14:paraId="020A47E7" w14:textId="77777777" w:rsidR="00893CB0" w:rsidRDefault="00D76FBF">
            <w:pPr>
              <w:pStyle w:val="CRCoverPage"/>
              <w:tabs>
                <w:tab w:val="right" w:pos="1759"/>
              </w:tabs>
              <w:spacing w:after="0"/>
              <w:rPr>
                <w:b/>
                <w:i/>
              </w:rPr>
            </w:pPr>
            <w:r>
              <w:rPr>
                <w:b/>
                <w:i/>
              </w:rPr>
              <w:t>Work item code:</w:t>
            </w:r>
          </w:p>
        </w:tc>
        <w:tc>
          <w:tcPr>
            <w:tcW w:w="3686" w:type="dxa"/>
            <w:gridSpan w:val="5"/>
            <w:shd w:val="pct30" w:color="FFFF00" w:fill="auto"/>
          </w:tcPr>
          <w:p w14:paraId="5F751280" w14:textId="643BC1A3" w:rsidR="00893CB0" w:rsidRDefault="00CB4AD8">
            <w:pPr>
              <w:pStyle w:val="CRCoverPage"/>
              <w:spacing w:after="0"/>
              <w:ind w:left="100"/>
            </w:pPr>
            <w:r>
              <w:t>MASSS</w:t>
            </w:r>
          </w:p>
        </w:tc>
        <w:tc>
          <w:tcPr>
            <w:tcW w:w="567" w:type="dxa"/>
            <w:tcBorders>
              <w:left w:val="nil"/>
            </w:tcBorders>
          </w:tcPr>
          <w:p w14:paraId="2953B170" w14:textId="77777777" w:rsidR="00893CB0" w:rsidRDefault="00893CB0">
            <w:pPr>
              <w:pStyle w:val="CRCoverPage"/>
              <w:spacing w:after="0"/>
              <w:ind w:right="100"/>
            </w:pPr>
          </w:p>
        </w:tc>
        <w:tc>
          <w:tcPr>
            <w:tcW w:w="1417" w:type="dxa"/>
            <w:gridSpan w:val="3"/>
            <w:tcBorders>
              <w:left w:val="nil"/>
            </w:tcBorders>
          </w:tcPr>
          <w:p w14:paraId="0ACAE69D" w14:textId="77777777" w:rsidR="00893CB0" w:rsidRDefault="00D76FBF">
            <w:pPr>
              <w:pStyle w:val="CRCoverPage"/>
              <w:spacing w:after="0"/>
              <w:jc w:val="right"/>
            </w:pPr>
            <w:r>
              <w:rPr>
                <w:b/>
                <w:i/>
              </w:rPr>
              <w:t>Date:</w:t>
            </w:r>
          </w:p>
        </w:tc>
        <w:tc>
          <w:tcPr>
            <w:tcW w:w="2127" w:type="dxa"/>
            <w:tcBorders>
              <w:right w:val="single" w:sz="4" w:space="0" w:color="auto"/>
            </w:tcBorders>
            <w:shd w:val="pct30" w:color="FFFF00" w:fill="auto"/>
          </w:tcPr>
          <w:p w14:paraId="24FDCF1B" w14:textId="17AC46C6" w:rsidR="00893CB0" w:rsidRDefault="00D76FBF">
            <w:pPr>
              <w:pStyle w:val="CRCoverPage"/>
              <w:spacing w:after="0"/>
              <w:ind w:left="100"/>
              <w:rPr>
                <w:rFonts w:eastAsia="宋体"/>
                <w:lang w:val="en-US" w:eastAsia="zh-CN"/>
              </w:rPr>
            </w:pPr>
            <w:r>
              <w:t>2024-</w:t>
            </w:r>
            <w:r>
              <w:rPr>
                <w:rFonts w:eastAsia="宋体" w:hint="eastAsia"/>
                <w:lang w:val="en-US" w:eastAsia="zh-CN"/>
              </w:rPr>
              <w:t>11</w:t>
            </w:r>
            <w:r>
              <w:t>-</w:t>
            </w:r>
            <w:r>
              <w:rPr>
                <w:rFonts w:eastAsia="宋体" w:hint="eastAsia"/>
                <w:lang w:val="en-US" w:eastAsia="zh-CN"/>
              </w:rPr>
              <w:t>0</w:t>
            </w:r>
            <w:r w:rsidR="00644C43">
              <w:rPr>
                <w:rFonts w:eastAsia="宋体"/>
                <w:lang w:val="en-US" w:eastAsia="zh-CN"/>
              </w:rPr>
              <w:t>7</w:t>
            </w:r>
          </w:p>
        </w:tc>
      </w:tr>
      <w:tr w:rsidR="00893CB0" w14:paraId="3D857E63" w14:textId="77777777">
        <w:tc>
          <w:tcPr>
            <w:tcW w:w="1843" w:type="dxa"/>
            <w:tcBorders>
              <w:left w:val="single" w:sz="4" w:space="0" w:color="auto"/>
            </w:tcBorders>
          </w:tcPr>
          <w:p w14:paraId="4F11191B" w14:textId="77777777" w:rsidR="00893CB0" w:rsidRDefault="00893CB0">
            <w:pPr>
              <w:pStyle w:val="CRCoverPage"/>
              <w:spacing w:after="0"/>
              <w:rPr>
                <w:b/>
                <w:i/>
                <w:sz w:val="8"/>
                <w:szCs w:val="8"/>
              </w:rPr>
            </w:pPr>
          </w:p>
        </w:tc>
        <w:tc>
          <w:tcPr>
            <w:tcW w:w="1986" w:type="dxa"/>
            <w:gridSpan w:val="4"/>
          </w:tcPr>
          <w:p w14:paraId="5DFD1000" w14:textId="77777777" w:rsidR="00893CB0" w:rsidRDefault="00893CB0">
            <w:pPr>
              <w:pStyle w:val="CRCoverPage"/>
              <w:spacing w:after="0"/>
              <w:rPr>
                <w:sz w:val="8"/>
                <w:szCs w:val="8"/>
              </w:rPr>
            </w:pPr>
          </w:p>
        </w:tc>
        <w:tc>
          <w:tcPr>
            <w:tcW w:w="2267" w:type="dxa"/>
            <w:gridSpan w:val="2"/>
          </w:tcPr>
          <w:p w14:paraId="505BBF1E" w14:textId="77777777" w:rsidR="00893CB0" w:rsidRDefault="00893CB0">
            <w:pPr>
              <w:pStyle w:val="CRCoverPage"/>
              <w:spacing w:after="0"/>
              <w:rPr>
                <w:sz w:val="8"/>
                <w:szCs w:val="8"/>
              </w:rPr>
            </w:pPr>
          </w:p>
        </w:tc>
        <w:tc>
          <w:tcPr>
            <w:tcW w:w="1417" w:type="dxa"/>
            <w:gridSpan w:val="3"/>
          </w:tcPr>
          <w:p w14:paraId="6ABFCA0C" w14:textId="77777777" w:rsidR="00893CB0" w:rsidRDefault="00893CB0">
            <w:pPr>
              <w:pStyle w:val="CRCoverPage"/>
              <w:spacing w:after="0"/>
              <w:rPr>
                <w:sz w:val="8"/>
                <w:szCs w:val="8"/>
              </w:rPr>
            </w:pPr>
          </w:p>
        </w:tc>
        <w:tc>
          <w:tcPr>
            <w:tcW w:w="2127" w:type="dxa"/>
            <w:tcBorders>
              <w:right w:val="single" w:sz="4" w:space="0" w:color="auto"/>
            </w:tcBorders>
          </w:tcPr>
          <w:p w14:paraId="5AB71AA1" w14:textId="77777777" w:rsidR="00893CB0" w:rsidRDefault="00893CB0">
            <w:pPr>
              <w:pStyle w:val="CRCoverPage"/>
              <w:spacing w:after="0"/>
              <w:rPr>
                <w:sz w:val="8"/>
                <w:szCs w:val="8"/>
              </w:rPr>
            </w:pPr>
          </w:p>
        </w:tc>
      </w:tr>
      <w:tr w:rsidR="00893CB0" w14:paraId="1A522B91" w14:textId="77777777">
        <w:trPr>
          <w:cantSplit/>
        </w:trPr>
        <w:tc>
          <w:tcPr>
            <w:tcW w:w="1843" w:type="dxa"/>
            <w:tcBorders>
              <w:left w:val="single" w:sz="4" w:space="0" w:color="auto"/>
            </w:tcBorders>
          </w:tcPr>
          <w:p w14:paraId="454E6505" w14:textId="77777777" w:rsidR="00893CB0" w:rsidRDefault="00D76FBF">
            <w:pPr>
              <w:pStyle w:val="CRCoverPage"/>
              <w:tabs>
                <w:tab w:val="right" w:pos="1759"/>
              </w:tabs>
              <w:spacing w:after="0"/>
              <w:rPr>
                <w:b/>
                <w:i/>
              </w:rPr>
            </w:pPr>
            <w:r>
              <w:rPr>
                <w:b/>
                <w:i/>
              </w:rPr>
              <w:t>Category:</w:t>
            </w:r>
          </w:p>
        </w:tc>
        <w:tc>
          <w:tcPr>
            <w:tcW w:w="851" w:type="dxa"/>
            <w:shd w:val="pct30" w:color="FFFF00" w:fill="auto"/>
          </w:tcPr>
          <w:p w14:paraId="6B864E79" w14:textId="77777777" w:rsidR="00893CB0" w:rsidRDefault="00D76FBF">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14:paraId="1A7D7A1C" w14:textId="77777777" w:rsidR="00893CB0" w:rsidRDefault="00893CB0">
            <w:pPr>
              <w:pStyle w:val="CRCoverPage"/>
              <w:spacing w:after="0"/>
            </w:pPr>
          </w:p>
        </w:tc>
        <w:tc>
          <w:tcPr>
            <w:tcW w:w="1417" w:type="dxa"/>
            <w:gridSpan w:val="3"/>
            <w:tcBorders>
              <w:left w:val="nil"/>
            </w:tcBorders>
          </w:tcPr>
          <w:p w14:paraId="5AC24B47" w14:textId="77777777" w:rsidR="00893CB0" w:rsidRDefault="00D76FBF">
            <w:pPr>
              <w:pStyle w:val="CRCoverPage"/>
              <w:spacing w:after="0"/>
              <w:jc w:val="right"/>
              <w:rPr>
                <w:b/>
                <w:i/>
              </w:rPr>
            </w:pPr>
            <w:r>
              <w:rPr>
                <w:b/>
                <w:i/>
              </w:rPr>
              <w:t>Release:</w:t>
            </w:r>
          </w:p>
        </w:tc>
        <w:tc>
          <w:tcPr>
            <w:tcW w:w="2127" w:type="dxa"/>
            <w:tcBorders>
              <w:right w:val="single" w:sz="4" w:space="0" w:color="auto"/>
            </w:tcBorders>
            <w:shd w:val="pct30" w:color="FFFF00" w:fill="auto"/>
          </w:tcPr>
          <w:p w14:paraId="6ACECB17" w14:textId="77777777" w:rsidR="00893CB0" w:rsidRDefault="00D76FBF">
            <w:pPr>
              <w:pStyle w:val="CRCoverPage"/>
              <w:spacing w:after="0"/>
              <w:ind w:left="100"/>
            </w:pPr>
            <w:r>
              <w:t>Rel-19</w:t>
            </w:r>
          </w:p>
        </w:tc>
      </w:tr>
      <w:tr w:rsidR="00893CB0" w14:paraId="7CB9A91D" w14:textId="77777777">
        <w:tc>
          <w:tcPr>
            <w:tcW w:w="1843" w:type="dxa"/>
            <w:tcBorders>
              <w:left w:val="single" w:sz="4" w:space="0" w:color="auto"/>
              <w:bottom w:val="single" w:sz="4" w:space="0" w:color="auto"/>
            </w:tcBorders>
          </w:tcPr>
          <w:p w14:paraId="5D5E170A" w14:textId="77777777" w:rsidR="00893CB0" w:rsidRDefault="00893CB0">
            <w:pPr>
              <w:pStyle w:val="CRCoverPage"/>
              <w:spacing w:after="0"/>
              <w:rPr>
                <w:b/>
                <w:i/>
              </w:rPr>
            </w:pPr>
          </w:p>
        </w:tc>
        <w:tc>
          <w:tcPr>
            <w:tcW w:w="4677" w:type="dxa"/>
            <w:gridSpan w:val="8"/>
            <w:tcBorders>
              <w:bottom w:val="single" w:sz="4" w:space="0" w:color="auto"/>
            </w:tcBorders>
          </w:tcPr>
          <w:p w14:paraId="7DA6D1C4" w14:textId="77777777" w:rsidR="00893CB0" w:rsidRDefault="00D76F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A4511" w14:textId="77777777" w:rsidR="00893CB0" w:rsidRDefault="00D76FBF">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01C85035" w14:textId="77777777" w:rsidR="00893CB0" w:rsidRDefault="00D76F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3CB0" w14:paraId="195EC433" w14:textId="77777777">
        <w:tc>
          <w:tcPr>
            <w:tcW w:w="1843" w:type="dxa"/>
          </w:tcPr>
          <w:p w14:paraId="7999AFA6" w14:textId="77777777" w:rsidR="00893CB0" w:rsidRDefault="00893CB0">
            <w:pPr>
              <w:pStyle w:val="CRCoverPage"/>
              <w:spacing w:after="0"/>
              <w:rPr>
                <w:b/>
                <w:i/>
                <w:sz w:val="8"/>
                <w:szCs w:val="8"/>
              </w:rPr>
            </w:pPr>
          </w:p>
        </w:tc>
        <w:tc>
          <w:tcPr>
            <w:tcW w:w="7797" w:type="dxa"/>
            <w:gridSpan w:val="10"/>
          </w:tcPr>
          <w:p w14:paraId="17F47CA7" w14:textId="77777777" w:rsidR="00893CB0" w:rsidRDefault="00893CB0">
            <w:pPr>
              <w:pStyle w:val="CRCoverPage"/>
              <w:spacing w:after="0"/>
              <w:rPr>
                <w:sz w:val="8"/>
                <w:szCs w:val="8"/>
              </w:rPr>
            </w:pPr>
          </w:p>
        </w:tc>
      </w:tr>
      <w:tr w:rsidR="00893CB0" w14:paraId="1692DD0E" w14:textId="77777777">
        <w:tc>
          <w:tcPr>
            <w:tcW w:w="2694" w:type="dxa"/>
            <w:gridSpan w:val="2"/>
            <w:tcBorders>
              <w:top w:val="single" w:sz="4" w:space="0" w:color="auto"/>
              <w:left w:val="single" w:sz="4" w:space="0" w:color="auto"/>
            </w:tcBorders>
          </w:tcPr>
          <w:p w14:paraId="63998E79" w14:textId="77777777" w:rsidR="00893CB0" w:rsidRDefault="00D76F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BAFC5" w14:textId="3D375D49" w:rsidR="00893CB0" w:rsidRDefault="00D2640A">
            <w:pPr>
              <w:pStyle w:val="CRCoverPage"/>
              <w:spacing w:after="0"/>
              <w:ind w:left="100"/>
              <w:rPr>
                <w:rFonts w:eastAsia="宋体"/>
                <w:lang w:val="en-US" w:eastAsia="zh-CN"/>
              </w:rPr>
            </w:pPr>
            <w:r w:rsidRPr="00D2640A">
              <w:rPr>
                <w:rFonts w:eastAsia="宋体"/>
                <w:lang w:val="en-US" w:eastAsia="zh-CN"/>
              </w:rPr>
              <w:t xml:space="preserve">Since the </w:t>
            </w:r>
            <w:r>
              <w:rPr>
                <w:rFonts w:eastAsia="宋体"/>
                <w:lang w:val="en-US" w:eastAsia="zh-CN"/>
              </w:rPr>
              <w:t>support</w:t>
            </w:r>
            <w:r w:rsidRPr="00D2640A">
              <w:rPr>
                <w:rFonts w:eastAsia="宋体"/>
                <w:lang w:val="en-US" w:eastAsia="zh-CN"/>
              </w:rPr>
              <w:t xml:space="preserve"> of the </w:t>
            </w:r>
            <w:r w:rsidR="00817DCE">
              <w:rPr>
                <w:rFonts w:eastAsia="宋体"/>
                <w:lang w:val="en-US" w:eastAsia="zh-CN"/>
              </w:rPr>
              <w:t>t</w:t>
            </w:r>
            <w:r w:rsidR="00817DCE" w:rsidRPr="00D2640A">
              <w:rPr>
                <w:rFonts w:eastAsia="宋体"/>
                <w:lang w:val="en-US" w:eastAsia="zh-CN"/>
              </w:rPr>
              <w:t xml:space="preserve">ransport </w:t>
            </w:r>
            <w:r w:rsidRPr="00D2640A">
              <w:rPr>
                <w:rFonts w:eastAsia="宋体"/>
                <w:lang w:val="en-US" w:eastAsia="zh-CN"/>
              </w:rPr>
              <w:t>mode for MPQUIC-UDP/MPQUIC-IP</w:t>
            </w:r>
            <w:r>
              <w:rPr>
                <w:rFonts w:eastAsia="宋体"/>
                <w:lang w:val="en-US" w:eastAsia="zh-CN"/>
              </w:rPr>
              <w:t>/MPQUIC-E</w:t>
            </w:r>
            <w:r w:rsidRPr="00D2640A">
              <w:rPr>
                <w:rFonts w:eastAsia="宋体"/>
                <w:lang w:val="en-US" w:eastAsia="zh-CN"/>
              </w:rPr>
              <w:t xml:space="preserve"> ha</w:t>
            </w:r>
            <w:r>
              <w:rPr>
                <w:rFonts w:eastAsia="宋体"/>
                <w:lang w:val="en-US" w:eastAsia="zh-CN"/>
              </w:rPr>
              <w:t>ve</w:t>
            </w:r>
            <w:r w:rsidRPr="00D2640A">
              <w:rPr>
                <w:rFonts w:eastAsia="宋体"/>
                <w:lang w:val="en-US" w:eastAsia="zh-CN"/>
              </w:rPr>
              <w:t xml:space="preserve"> been defined in stage 2, </w:t>
            </w:r>
            <w:r w:rsidR="00817DCE">
              <w:rPr>
                <w:rFonts w:eastAsia="宋体"/>
                <w:lang w:val="en-US" w:eastAsia="zh-CN"/>
              </w:rPr>
              <w:t>so the corresponding stage 3 clarification is required</w:t>
            </w:r>
            <w:r w:rsidR="00A736D7">
              <w:rPr>
                <w:rFonts w:eastAsia="宋体" w:hint="eastAsia"/>
                <w:lang w:val="en-US" w:eastAsia="zh-CN"/>
              </w:rPr>
              <w:t>.</w:t>
            </w:r>
          </w:p>
        </w:tc>
      </w:tr>
      <w:tr w:rsidR="00893CB0" w14:paraId="142FEDD9" w14:textId="77777777">
        <w:tc>
          <w:tcPr>
            <w:tcW w:w="2694" w:type="dxa"/>
            <w:gridSpan w:val="2"/>
            <w:tcBorders>
              <w:left w:val="single" w:sz="4" w:space="0" w:color="auto"/>
            </w:tcBorders>
          </w:tcPr>
          <w:p w14:paraId="1B37165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2B5FC5B1" w14:textId="77777777" w:rsidR="00893CB0" w:rsidRDefault="00893CB0">
            <w:pPr>
              <w:pStyle w:val="CRCoverPage"/>
              <w:spacing w:after="0"/>
              <w:rPr>
                <w:sz w:val="8"/>
                <w:szCs w:val="8"/>
              </w:rPr>
            </w:pPr>
          </w:p>
        </w:tc>
      </w:tr>
      <w:tr w:rsidR="00893CB0" w14:paraId="0F0F4863" w14:textId="77777777">
        <w:tc>
          <w:tcPr>
            <w:tcW w:w="2694" w:type="dxa"/>
            <w:gridSpan w:val="2"/>
            <w:tcBorders>
              <w:left w:val="single" w:sz="4" w:space="0" w:color="auto"/>
            </w:tcBorders>
          </w:tcPr>
          <w:p w14:paraId="0DC44972" w14:textId="77777777" w:rsidR="00893CB0" w:rsidRDefault="00D76F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F01B01" w14:textId="10028E1E" w:rsidR="00893CB0" w:rsidRDefault="00012636"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the text to clarify the </w:t>
            </w:r>
            <w:r w:rsidR="00817DCE">
              <w:rPr>
                <w:rFonts w:eastAsia="宋体"/>
                <w:lang w:val="en-US" w:eastAsia="zh-CN"/>
              </w:rPr>
              <w:t>datagram mode</w:t>
            </w:r>
            <w:r>
              <w:rPr>
                <w:rFonts w:eastAsia="宋体"/>
                <w:lang w:val="en-US" w:eastAsia="zh-CN"/>
              </w:rPr>
              <w:t xml:space="preserve"> of </w:t>
            </w:r>
            <w:r w:rsidRPr="00D2640A">
              <w:rPr>
                <w:rFonts w:eastAsia="宋体"/>
                <w:lang w:val="en-US" w:eastAsia="zh-CN"/>
              </w:rPr>
              <w:t>MPQUIC-UDP/MPQUIC-IP</w:t>
            </w:r>
            <w:r>
              <w:rPr>
                <w:rFonts w:eastAsia="宋体"/>
                <w:lang w:val="en-US" w:eastAsia="zh-CN"/>
              </w:rPr>
              <w:t>/MPQUIC-E functionalities.</w:t>
            </w:r>
          </w:p>
          <w:p w14:paraId="666A6BC6" w14:textId="77777777" w:rsidR="00F15B38" w:rsidRDefault="00F15B38" w:rsidP="00012636">
            <w:pPr>
              <w:pStyle w:val="CRCoverPage"/>
              <w:spacing w:after="0"/>
              <w:ind w:left="100"/>
              <w:rPr>
                <w:rFonts w:eastAsia="宋体"/>
                <w:lang w:val="en-US" w:eastAsia="zh-CN"/>
              </w:rPr>
            </w:pPr>
          </w:p>
          <w:p w14:paraId="3E4242F3" w14:textId="73103059" w:rsidR="00004734" w:rsidRDefault="00004734"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note to clarify the “Context ID” as defined in </w:t>
            </w:r>
            <w:r w:rsidRPr="00004734">
              <w:rPr>
                <w:rFonts w:eastAsia="宋体"/>
                <w:lang w:val="en-US" w:eastAsia="zh-CN"/>
              </w:rPr>
              <w:t>IETF RFC 9484</w:t>
            </w:r>
            <w:r>
              <w:rPr>
                <w:rFonts w:eastAsia="宋体"/>
                <w:lang w:val="en-US" w:eastAsia="zh-CN"/>
              </w:rPr>
              <w:t xml:space="preserve"> for </w:t>
            </w:r>
            <w:r w:rsidRPr="00004734">
              <w:rPr>
                <w:rFonts w:eastAsia="宋体"/>
                <w:lang w:val="en-US" w:eastAsia="zh-CN"/>
              </w:rPr>
              <w:t>proxying IP in HTTP and draft-</w:t>
            </w:r>
            <w:proofErr w:type="spellStart"/>
            <w:r w:rsidRPr="00004734">
              <w:rPr>
                <w:rFonts w:eastAsia="宋体"/>
                <w:lang w:val="en-US" w:eastAsia="zh-CN"/>
              </w:rPr>
              <w:t>ietf</w:t>
            </w:r>
            <w:proofErr w:type="spellEnd"/>
            <w:r w:rsidRPr="00004734">
              <w:rPr>
                <w:rFonts w:eastAsia="宋体"/>
                <w:lang w:val="en-US" w:eastAsia="zh-CN"/>
              </w:rPr>
              <w:t>-masque-connect-ethernet</w:t>
            </w:r>
            <w:r>
              <w:rPr>
                <w:rFonts w:eastAsia="宋体"/>
                <w:lang w:val="en-US" w:eastAsia="zh-CN"/>
              </w:rPr>
              <w:t xml:space="preserve"> for </w:t>
            </w:r>
            <w:r w:rsidRPr="00004734">
              <w:rPr>
                <w:rFonts w:eastAsia="宋体"/>
                <w:lang w:val="en-US" w:eastAsia="zh-CN"/>
              </w:rPr>
              <w:t xml:space="preserve">proxying </w:t>
            </w:r>
            <w:r>
              <w:rPr>
                <w:rFonts w:eastAsia="宋体"/>
                <w:lang w:val="en-US" w:eastAsia="zh-CN"/>
              </w:rPr>
              <w:t>Ethernet</w:t>
            </w:r>
            <w:r w:rsidRPr="00004734">
              <w:rPr>
                <w:rFonts w:eastAsia="宋体"/>
                <w:lang w:val="en-US" w:eastAsia="zh-CN"/>
              </w:rPr>
              <w:t xml:space="preserve"> in HTTP</w:t>
            </w:r>
            <w:r>
              <w:rPr>
                <w:rFonts w:eastAsia="宋体"/>
                <w:lang w:val="en-US" w:eastAsia="zh-CN"/>
              </w:rPr>
              <w:t>.</w:t>
            </w:r>
          </w:p>
        </w:tc>
      </w:tr>
      <w:tr w:rsidR="00893CB0" w14:paraId="6891CDF7" w14:textId="77777777">
        <w:tc>
          <w:tcPr>
            <w:tcW w:w="2694" w:type="dxa"/>
            <w:gridSpan w:val="2"/>
            <w:tcBorders>
              <w:left w:val="single" w:sz="4" w:space="0" w:color="auto"/>
            </w:tcBorders>
          </w:tcPr>
          <w:p w14:paraId="5858A4DA" w14:textId="77777777" w:rsidR="00893CB0" w:rsidRPr="00004734" w:rsidRDefault="00893CB0">
            <w:pPr>
              <w:pStyle w:val="CRCoverPage"/>
              <w:spacing w:after="0"/>
              <w:rPr>
                <w:b/>
                <w:i/>
                <w:sz w:val="8"/>
                <w:szCs w:val="8"/>
              </w:rPr>
            </w:pPr>
          </w:p>
        </w:tc>
        <w:tc>
          <w:tcPr>
            <w:tcW w:w="6946" w:type="dxa"/>
            <w:gridSpan w:val="9"/>
            <w:tcBorders>
              <w:right w:val="single" w:sz="4" w:space="0" w:color="auto"/>
            </w:tcBorders>
          </w:tcPr>
          <w:p w14:paraId="5BB92373" w14:textId="77777777" w:rsidR="00893CB0" w:rsidRDefault="00893CB0">
            <w:pPr>
              <w:pStyle w:val="CRCoverPage"/>
              <w:spacing w:after="0"/>
              <w:rPr>
                <w:sz w:val="8"/>
                <w:szCs w:val="8"/>
              </w:rPr>
            </w:pPr>
          </w:p>
        </w:tc>
      </w:tr>
      <w:tr w:rsidR="00893CB0" w14:paraId="12794E57" w14:textId="77777777">
        <w:tc>
          <w:tcPr>
            <w:tcW w:w="2694" w:type="dxa"/>
            <w:gridSpan w:val="2"/>
            <w:tcBorders>
              <w:left w:val="single" w:sz="4" w:space="0" w:color="auto"/>
              <w:bottom w:val="single" w:sz="4" w:space="0" w:color="auto"/>
            </w:tcBorders>
          </w:tcPr>
          <w:p w14:paraId="3C9758BE" w14:textId="77777777" w:rsidR="00893CB0" w:rsidRDefault="00D76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344CF7" w14:textId="0AEDA16C" w:rsidR="00893CB0" w:rsidRDefault="003D36AC">
            <w:pPr>
              <w:pStyle w:val="CRCoverPage"/>
              <w:spacing w:after="0"/>
              <w:ind w:left="100"/>
              <w:rPr>
                <w:rFonts w:eastAsia="宋体"/>
                <w:lang w:val="en-US" w:eastAsia="zh-CN"/>
              </w:rPr>
            </w:pPr>
            <w:r>
              <w:rPr>
                <w:rFonts w:eastAsia="宋体"/>
                <w:lang w:val="en-US" w:eastAsia="zh-CN"/>
              </w:rPr>
              <w:t xml:space="preserve">Not aligned with </w:t>
            </w:r>
            <w:r w:rsidR="00450361">
              <w:rPr>
                <w:rFonts w:eastAsia="宋体"/>
                <w:lang w:val="en-US" w:eastAsia="zh-CN"/>
              </w:rPr>
              <w:t xml:space="preserve">stage 2 to support </w:t>
            </w:r>
            <w:r w:rsidR="00450361" w:rsidRPr="00D2640A">
              <w:rPr>
                <w:rFonts w:eastAsia="宋体"/>
                <w:lang w:val="en-US" w:eastAsia="zh-CN"/>
              </w:rPr>
              <w:t xml:space="preserve">the </w:t>
            </w:r>
            <w:r w:rsidR="00450361">
              <w:rPr>
                <w:rFonts w:eastAsia="宋体"/>
                <w:lang w:val="en-US" w:eastAsia="zh-CN"/>
              </w:rPr>
              <w:t>t</w:t>
            </w:r>
            <w:r w:rsidR="00450361" w:rsidRPr="00D2640A">
              <w:rPr>
                <w:rFonts w:eastAsia="宋体"/>
                <w:lang w:val="en-US" w:eastAsia="zh-CN"/>
              </w:rPr>
              <w:t>ransport mode for MPQUIC-UDP/MPQUIC-IP</w:t>
            </w:r>
            <w:r w:rsidR="00450361">
              <w:rPr>
                <w:rFonts w:eastAsia="宋体"/>
                <w:lang w:val="en-US" w:eastAsia="zh-CN"/>
              </w:rPr>
              <w:t>/MPQUIC-E</w:t>
            </w:r>
            <w:r w:rsidR="00D76FBF">
              <w:rPr>
                <w:rFonts w:eastAsia="宋体" w:hint="eastAsia"/>
                <w:lang w:val="en-US" w:eastAsia="zh-CN"/>
              </w:rPr>
              <w:t>.</w:t>
            </w:r>
          </w:p>
        </w:tc>
      </w:tr>
      <w:tr w:rsidR="00893CB0" w14:paraId="35DBE675" w14:textId="77777777">
        <w:tc>
          <w:tcPr>
            <w:tcW w:w="2694" w:type="dxa"/>
            <w:gridSpan w:val="2"/>
          </w:tcPr>
          <w:p w14:paraId="52BF1255" w14:textId="77777777" w:rsidR="00893CB0" w:rsidRDefault="00893CB0">
            <w:pPr>
              <w:pStyle w:val="CRCoverPage"/>
              <w:spacing w:after="0"/>
              <w:rPr>
                <w:b/>
                <w:i/>
                <w:sz w:val="8"/>
                <w:szCs w:val="8"/>
              </w:rPr>
            </w:pPr>
          </w:p>
        </w:tc>
        <w:tc>
          <w:tcPr>
            <w:tcW w:w="6946" w:type="dxa"/>
            <w:gridSpan w:val="9"/>
          </w:tcPr>
          <w:p w14:paraId="072F1F99" w14:textId="77777777" w:rsidR="00893CB0" w:rsidRDefault="00893CB0">
            <w:pPr>
              <w:pStyle w:val="CRCoverPage"/>
              <w:spacing w:after="0"/>
              <w:rPr>
                <w:sz w:val="8"/>
                <w:szCs w:val="8"/>
              </w:rPr>
            </w:pPr>
          </w:p>
        </w:tc>
      </w:tr>
      <w:tr w:rsidR="00893CB0" w14:paraId="438B6E62" w14:textId="77777777">
        <w:tc>
          <w:tcPr>
            <w:tcW w:w="2694" w:type="dxa"/>
            <w:gridSpan w:val="2"/>
            <w:tcBorders>
              <w:top w:val="single" w:sz="4" w:space="0" w:color="auto"/>
              <w:left w:val="single" w:sz="4" w:space="0" w:color="auto"/>
            </w:tcBorders>
          </w:tcPr>
          <w:p w14:paraId="5024E0FB" w14:textId="77777777" w:rsidR="00893CB0" w:rsidRDefault="00D76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D7EC27" w14:textId="5E59DEAA" w:rsidR="00893CB0" w:rsidRPr="002B0317" w:rsidRDefault="00E94840">
            <w:pPr>
              <w:pStyle w:val="CRCoverPage"/>
              <w:spacing w:after="0"/>
              <w:ind w:left="100"/>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w:t>
            </w:r>
            <w:r w:rsidR="002B0317">
              <w:rPr>
                <w:rFonts w:eastAsiaTheme="minorEastAsia" w:hint="eastAsia"/>
                <w:lang w:eastAsia="zh-CN"/>
              </w:rPr>
              <w:t>6</w:t>
            </w:r>
            <w:r w:rsidR="002B0317">
              <w:rPr>
                <w:rFonts w:eastAsiaTheme="minorEastAsia"/>
                <w:lang w:eastAsia="zh-CN"/>
              </w:rPr>
              <w:t xml:space="preserve">.1.3.2, </w:t>
            </w:r>
            <w:r w:rsidRPr="00A20210">
              <w:rPr>
                <w:lang w:eastAsia="zh-CN"/>
              </w:rPr>
              <w:t>6.1.4.1.0</w:t>
            </w:r>
            <w:r>
              <w:rPr>
                <w:lang w:eastAsia="zh-CN"/>
              </w:rPr>
              <w:t xml:space="preserve">, </w:t>
            </w:r>
            <w:r w:rsidR="002B0317">
              <w:rPr>
                <w:rFonts w:eastAsiaTheme="minorEastAsia"/>
                <w:lang w:eastAsia="zh-CN"/>
              </w:rPr>
              <w:t>6.4, 6.4.1, 6.4.2, 6.4.3</w:t>
            </w:r>
            <w:r w:rsidR="0039515C">
              <w:rPr>
                <w:rFonts w:eastAsiaTheme="minorEastAsia"/>
                <w:lang w:eastAsia="zh-CN"/>
              </w:rPr>
              <w:t>, 6.4.4</w:t>
            </w:r>
          </w:p>
        </w:tc>
      </w:tr>
      <w:tr w:rsidR="00893CB0" w14:paraId="69FB82A7" w14:textId="77777777">
        <w:tc>
          <w:tcPr>
            <w:tcW w:w="2694" w:type="dxa"/>
            <w:gridSpan w:val="2"/>
            <w:tcBorders>
              <w:left w:val="single" w:sz="4" w:space="0" w:color="auto"/>
            </w:tcBorders>
          </w:tcPr>
          <w:p w14:paraId="571673C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136377E7" w14:textId="77777777" w:rsidR="00893CB0" w:rsidRDefault="00893CB0">
            <w:pPr>
              <w:pStyle w:val="CRCoverPage"/>
              <w:spacing w:after="0"/>
              <w:rPr>
                <w:sz w:val="8"/>
                <w:szCs w:val="8"/>
              </w:rPr>
            </w:pPr>
          </w:p>
        </w:tc>
      </w:tr>
      <w:tr w:rsidR="00893CB0" w14:paraId="44F7F41F" w14:textId="77777777">
        <w:tc>
          <w:tcPr>
            <w:tcW w:w="2694" w:type="dxa"/>
            <w:gridSpan w:val="2"/>
            <w:tcBorders>
              <w:left w:val="single" w:sz="4" w:space="0" w:color="auto"/>
            </w:tcBorders>
          </w:tcPr>
          <w:p w14:paraId="70D0212C" w14:textId="77777777" w:rsidR="00893CB0" w:rsidRDefault="00893C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959363" w14:textId="77777777" w:rsidR="00893CB0" w:rsidRDefault="00D76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274A" w14:textId="77777777" w:rsidR="00893CB0" w:rsidRDefault="00D76FBF">
            <w:pPr>
              <w:pStyle w:val="CRCoverPage"/>
              <w:spacing w:after="0"/>
              <w:jc w:val="center"/>
              <w:rPr>
                <w:b/>
                <w:caps/>
              </w:rPr>
            </w:pPr>
            <w:r>
              <w:rPr>
                <w:b/>
                <w:caps/>
              </w:rPr>
              <w:t>N</w:t>
            </w:r>
          </w:p>
        </w:tc>
        <w:tc>
          <w:tcPr>
            <w:tcW w:w="2977" w:type="dxa"/>
            <w:gridSpan w:val="4"/>
          </w:tcPr>
          <w:p w14:paraId="35A41222" w14:textId="77777777" w:rsidR="00893CB0" w:rsidRDefault="00893CB0">
            <w:pPr>
              <w:pStyle w:val="CRCoverPage"/>
              <w:tabs>
                <w:tab w:val="right" w:pos="2893"/>
              </w:tabs>
              <w:spacing w:after="0"/>
            </w:pPr>
          </w:p>
        </w:tc>
        <w:tc>
          <w:tcPr>
            <w:tcW w:w="3401" w:type="dxa"/>
            <w:gridSpan w:val="3"/>
            <w:tcBorders>
              <w:right w:val="single" w:sz="4" w:space="0" w:color="auto"/>
            </w:tcBorders>
            <w:shd w:val="clear" w:color="FFFF00" w:fill="auto"/>
          </w:tcPr>
          <w:p w14:paraId="72586A6E" w14:textId="77777777" w:rsidR="00893CB0" w:rsidRDefault="00893CB0">
            <w:pPr>
              <w:pStyle w:val="CRCoverPage"/>
              <w:spacing w:after="0"/>
              <w:ind w:left="99"/>
            </w:pPr>
          </w:p>
        </w:tc>
      </w:tr>
      <w:tr w:rsidR="00E94840" w14:paraId="45E8A88E" w14:textId="77777777">
        <w:tc>
          <w:tcPr>
            <w:tcW w:w="2694" w:type="dxa"/>
            <w:gridSpan w:val="2"/>
            <w:tcBorders>
              <w:left w:val="single" w:sz="4" w:space="0" w:color="auto"/>
            </w:tcBorders>
          </w:tcPr>
          <w:p w14:paraId="775D3455" w14:textId="77777777" w:rsidR="00E94840" w:rsidRDefault="00E94840" w:rsidP="00E948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AD905F" w14:textId="4129EE02" w:rsidR="00E94840" w:rsidRDefault="00E94840" w:rsidP="00E94840">
            <w:pPr>
              <w:pStyle w:val="CRCoverPage"/>
              <w:spacing w:after="0"/>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87125" w14:textId="009C8BF0" w:rsidR="00E94840" w:rsidRDefault="00E94840" w:rsidP="00E94840">
            <w:pPr>
              <w:pStyle w:val="CRCoverPage"/>
              <w:spacing w:after="0"/>
              <w:jc w:val="center"/>
              <w:rPr>
                <w:b/>
                <w:caps/>
              </w:rPr>
            </w:pPr>
          </w:p>
        </w:tc>
        <w:tc>
          <w:tcPr>
            <w:tcW w:w="2977" w:type="dxa"/>
            <w:gridSpan w:val="4"/>
          </w:tcPr>
          <w:p w14:paraId="0B6949BF" w14:textId="7481B3FE" w:rsidR="00E94840" w:rsidRDefault="00E94840" w:rsidP="00E94840">
            <w:pPr>
              <w:pStyle w:val="CRCoverPage"/>
              <w:tabs>
                <w:tab w:val="right" w:pos="2893"/>
              </w:tabs>
              <w:spacing w:after="0"/>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EEBCB" w14:textId="580CF058" w:rsidR="00E94840" w:rsidRDefault="00E94840" w:rsidP="00E94840">
            <w:pPr>
              <w:pStyle w:val="CRCoverPage"/>
              <w:spacing w:after="0"/>
              <w:ind w:left="99"/>
            </w:pPr>
            <w:r w:rsidRPr="00770CC8">
              <w:rPr>
                <w:noProof/>
              </w:rPr>
              <w:t>TS 23.501 CR 5493</w:t>
            </w:r>
          </w:p>
        </w:tc>
      </w:tr>
      <w:tr w:rsidR="00893CB0" w14:paraId="0A7EC315" w14:textId="77777777">
        <w:tc>
          <w:tcPr>
            <w:tcW w:w="2694" w:type="dxa"/>
            <w:gridSpan w:val="2"/>
            <w:tcBorders>
              <w:left w:val="single" w:sz="4" w:space="0" w:color="auto"/>
            </w:tcBorders>
          </w:tcPr>
          <w:p w14:paraId="09973950" w14:textId="77777777" w:rsidR="00893CB0" w:rsidRDefault="00D76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E70DB"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3D47" w14:textId="77777777" w:rsidR="00893CB0" w:rsidRDefault="00D76FBF">
            <w:pPr>
              <w:pStyle w:val="CRCoverPage"/>
              <w:spacing w:after="0"/>
              <w:jc w:val="center"/>
              <w:rPr>
                <w:b/>
                <w:caps/>
              </w:rPr>
            </w:pPr>
            <w:r>
              <w:rPr>
                <w:b/>
                <w:caps/>
              </w:rPr>
              <w:t>X</w:t>
            </w:r>
          </w:p>
        </w:tc>
        <w:tc>
          <w:tcPr>
            <w:tcW w:w="2977" w:type="dxa"/>
            <w:gridSpan w:val="4"/>
          </w:tcPr>
          <w:p w14:paraId="1A879DB8" w14:textId="77777777" w:rsidR="00893CB0" w:rsidRDefault="00D76FBF">
            <w:pPr>
              <w:pStyle w:val="CRCoverPage"/>
              <w:spacing w:after="0"/>
            </w:pPr>
            <w:r>
              <w:t xml:space="preserve"> Test specifications</w:t>
            </w:r>
          </w:p>
        </w:tc>
        <w:tc>
          <w:tcPr>
            <w:tcW w:w="3401" w:type="dxa"/>
            <w:gridSpan w:val="3"/>
            <w:tcBorders>
              <w:right w:val="single" w:sz="4" w:space="0" w:color="auto"/>
            </w:tcBorders>
            <w:shd w:val="pct30" w:color="FFFF00" w:fill="auto"/>
          </w:tcPr>
          <w:p w14:paraId="5FBA55E9" w14:textId="77777777" w:rsidR="00893CB0" w:rsidRDefault="00D76FBF">
            <w:pPr>
              <w:pStyle w:val="CRCoverPage"/>
              <w:spacing w:after="0"/>
              <w:ind w:left="99"/>
            </w:pPr>
            <w:r>
              <w:t xml:space="preserve">TS/TR ... CR ... </w:t>
            </w:r>
          </w:p>
        </w:tc>
      </w:tr>
      <w:tr w:rsidR="00893CB0" w14:paraId="4B166E71" w14:textId="77777777">
        <w:tc>
          <w:tcPr>
            <w:tcW w:w="2694" w:type="dxa"/>
            <w:gridSpan w:val="2"/>
            <w:tcBorders>
              <w:left w:val="single" w:sz="4" w:space="0" w:color="auto"/>
            </w:tcBorders>
          </w:tcPr>
          <w:p w14:paraId="3C0EC4A3" w14:textId="77777777" w:rsidR="00893CB0" w:rsidRDefault="00D76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9A6A0C"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171D" w14:textId="77777777" w:rsidR="00893CB0" w:rsidRDefault="00D76FBF">
            <w:pPr>
              <w:pStyle w:val="CRCoverPage"/>
              <w:spacing w:after="0"/>
              <w:jc w:val="center"/>
              <w:rPr>
                <w:b/>
                <w:caps/>
              </w:rPr>
            </w:pPr>
            <w:r>
              <w:rPr>
                <w:b/>
                <w:caps/>
              </w:rPr>
              <w:t>X</w:t>
            </w:r>
          </w:p>
        </w:tc>
        <w:tc>
          <w:tcPr>
            <w:tcW w:w="2977" w:type="dxa"/>
            <w:gridSpan w:val="4"/>
          </w:tcPr>
          <w:p w14:paraId="6DFA9BAF" w14:textId="77777777" w:rsidR="00893CB0" w:rsidRDefault="00D76FBF">
            <w:pPr>
              <w:pStyle w:val="CRCoverPage"/>
              <w:spacing w:after="0"/>
            </w:pPr>
            <w:r>
              <w:t xml:space="preserve"> O&amp;M Specifications</w:t>
            </w:r>
          </w:p>
        </w:tc>
        <w:tc>
          <w:tcPr>
            <w:tcW w:w="3401" w:type="dxa"/>
            <w:gridSpan w:val="3"/>
            <w:tcBorders>
              <w:right w:val="single" w:sz="4" w:space="0" w:color="auto"/>
            </w:tcBorders>
            <w:shd w:val="pct30" w:color="FFFF00" w:fill="auto"/>
          </w:tcPr>
          <w:p w14:paraId="423374D9" w14:textId="77777777" w:rsidR="00893CB0" w:rsidRDefault="00D76FBF">
            <w:pPr>
              <w:pStyle w:val="CRCoverPage"/>
              <w:spacing w:after="0"/>
              <w:ind w:left="99"/>
            </w:pPr>
            <w:r>
              <w:t xml:space="preserve">TS/TR ... CR ... </w:t>
            </w:r>
          </w:p>
        </w:tc>
      </w:tr>
      <w:tr w:rsidR="00893CB0" w14:paraId="2CFB9237" w14:textId="77777777">
        <w:tc>
          <w:tcPr>
            <w:tcW w:w="2694" w:type="dxa"/>
            <w:gridSpan w:val="2"/>
            <w:tcBorders>
              <w:left w:val="single" w:sz="4" w:space="0" w:color="auto"/>
            </w:tcBorders>
          </w:tcPr>
          <w:p w14:paraId="3697B513" w14:textId="77777777" w:rsidR="00893CB0" w:rsidRDefault="00893CB0">
            <w:pPr>
              <w:pStyle w:val="CRCoverPage"/>
              <w:spacing w:after="0"/>
              <w:rPr>
                <w:b/>
                <w:i/>
              </w:rPr>
            </w:pPr>
          </w:p>
        </w:tc>
        <w:tc>
          <w:tcPr>
            <w:tcW w:w="6946" w:type="dxa"/>
            <w:gridSpan w:val="9"/>
            <w:tcBorders>
              <w:right w:val="single" w:sz="4" w:space="0" w:color="auto"/>
            </w:tcBorders>
          </w:tcPr>
          <w:p w14:paraId="750A7370" w14:textId="77777777" w:rsidR="00893CB0" w:rsidRDefault="00893CB0">
            <w:pPr>
              <w:pStyle w:val="CRCoverPage"/>
              <w:spacing w:after="0"/>
            </w:pPr>
          </w:p>
        </w:tc>
      </w:tr>
      <w:tr w:rsidR="00893CB0" w14:paraId="4B37B51F" w14:textId="77777777">
        <w:tc>
          <w:tcPr>
            <w:tcW w:w="2694" w:type="dxa"/>
            <w:gridSpan w:val="2"/>
            <w:tcBorders>
              <w:left w:val="single" w:sz="4" w:space="0" w:color="auto"/>
              <w:bottom w:val="single" w:sz="4" w:space="0" w:color="auto"/>
            </w:tcBorders>
          </w:tcPr>
          <w:p w14:paraId="4A250BA4" w14:textId="77777777" w:rsidR="00893CB0" w:rsidRDefault="00D76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3C6D3F" w14:textId="77777777" w:rsidR="00893CB0" w:rsidRDefault="00893CB0">
            <w:pPr>
              <w:pStyle w:val="CRCoverPage"/>
              <w:spacing w:after="0"/>
              <w:ind w:left="100"/>
            </w:pPr>
          </w:p>
        </w:tc>
      </w:tr>
      <w:tr w:rsidR="00893CB0" w14:paraId="5F11201C" w14:textId="77777777">
        <w:tc>
          <w:tcPr>
            <w:tcW w:w="2694" w:type="dxa"/>
            <w:gridSpan w:val="2"/>
            <w:tcBorders>
              <w:top w:val="single" w:sz="4" w:space="0" w:color="auto"/>
              <w:bottom w:val="single" w:sz="4" w:space="0" w:color="auto"/>
            </w:tcBorders>
          </w:tcPr>
          <w:p w14:paraId="332C38AF" w14:textId="77777777" w:rsidR="00893CB0" w:rsidRDefault="00893C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763EC" w14:textId="77777777" w:rsidR="00893CB0" w:rsidRDefault="00893CB0">
            <w:pPr>
              <w:pStyle w:val="CRCoverPage"/>
              <w:spacing w:after="0"/>
              <w:ind w:left="100"/>
              <w:rPr>
                <w:sz w:val="8"/>
                <w:szCs w:val="8"/>
              </w:rPr>
            </w:pPr>
          </w:p>
        </w:tc>
      </w:tr>
      <w:tr w:rsidR="00893CB0" w14:paraId="68868556" w14:textId="77777777">
        <w:tc>
          <w:tcPr>
            <w:tcW w:w="2694" w:type="dxa"/>
            <w:gridSpan w:val="2"/>
            <w:tcBorders>
              <w:top w:val="single" w:sz="4" w:space="0" w:color="auto"/>
              <w:left w:val="single" w:sz="4" w:space="0" w:color="auto"/>
              <w:bottom w:val="single" w:sz="4" w:space="0" w:color="auto"/>
            </w:tcBorders>
          </w:tcPr>
          <w:p w14:paraId="2F09C809" w14:textId="77777777" w:rsidR="00893CB0" w:rsidRDefault="00D76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1D272" w14:textId="77777777" w:rsidR="00893CB0" w:rsidRDefault="005F6462">
            <w:pPr>
              <w:pStyle w:val="CRCoverPage"/>
              <w:spacing w:after="0"/>
              <w:ind w:left="100"/>
              <w:rPr>
                <w:rFonts w:eastAsiaTheme="minorEastAsia"/>
                <w:lang w:eastAsia="zh-CN"/>
              </w:rPr>
            </w:pPr>
            <w:r>
              <w:rPr>
                <w:rFonts w:eastAsiaTheme="minorEastAsia"/>
                <w:lang w:eastAsia="zh-CN"/>
              </w:rPr>
              <w:t>Rev#1:</w:t>
            </w:r>
          </w:p>
          <w:p w14:paraId="7363C4A0" w14:textId="47AE2C19" w:rsidR="005F6462" w:rsidRDefault="005F6462" w:rsidP="005F6462">
            <w:pPr>
              <w:pStyle w:val="CRCoverPage"/>
              <w:numPr>
                <w:ilvl w:val="0"/>
                <w:numId w:val="19"/>
              </w:numPr>
              <w:spacing w:after="0"/>
              <w:rPr>
                <w:lang w:eastAsia="zh-CN"/>
              </w:rPr>
            </w:pPr>
            <w:r>
              <w:rPr>
                <w:rFonts w:eastAsiaTheme="minorEastAsia" w:hint="eastAsia"/>
                <w:lang w:eastAsia="zh-CN"/>
              </w:rPr>
              <w:t>I</w:t>
            </w:r>
            <w:r>
              <w:rPr>
                <w:rFonts w:eastAsiaTheme="minorEastAsia"/>
                <w:lang w:eastAsia="zh-CN"/>
              </w:rPr>
              <w:t>nclude change in clause 2</w:t>
            </w:r>
            <w:r w:rsidR="0039515C">
              <w:rPr>
                <w:rFonts w:eastAsiaTheme="minorEastAsia"/>
                <w:lang w:eastAsia="zh-CN"/>
              </w:rPr>
              <w:t>,</w:t>
            </w:r>
            <w:r>
              <w:rPr>
                <w:rFonts w:eastAsiaTheme="minorEastAsia"/>
                <w:lang w:eastAsia="zh-CN"/>
              </w:rPr>
              <w:t xml:space="preserve"> clause </w:t>
            </w:r>
            <w:r w:rsidRPr="00A20210">
              <w:rPr>
                <w:lang w:eastAsia="zh-CN"/>
              </w:rPr>
              <w:t>6.1.4.1.0</w:t>
            </w:r>
            <w:r>
              <w:rPr>
                <w:lang w:eastAsia="zh-CN"/>
              </w:rPr>
              <w:t>,</w:t>
            </w:r>
            <w:r w:rsidR="0039515C">
              <w:rPr>
                <w:lang w:eastAsia="zh-CN"/>
              </w:rPr>
              <w:t xml:space="preserve"> and clause 6.4.4</w:t>
            </w:r>
          </w:p>
          <w:p w14:paraId="7CF60F83" w14:textId="48CFDA1A" w:rsidR="005F6462" w:rsidRDefault="005F6462" w:rsidP="005F6462">
            <w:pPr>
              <w:pStyle w:val="CRCoverPage"/>
              <w:numPr>
                <w:ilvl w:val="0"/>
                <w:numId w:val="19"/>
              </w:numPr>
              <w:spacing w:after="0"/>
              <w:rPr>
                <w:rFonts w:eastAsiaTheme="minorEastAsia"/>
                <w:lang w:eastAsia="zh-CN"/>
              </w:rPr>
            </w:pPr>
            <w:r>
              <w:rPr>
                <w:rFonts w:eastAsiaTheme="minorEastAsia"/>
                <w:lang w:eastAsia="zh-CN"/>
              </w:rPr>
              <w:t>Rewording change to associate the reference to each MPQUIC functionality</w:t>
            </w:r>
            <w:r w:rsidR="00FD3EDA">
              <w:rPr>
                <w:rFonts w:eastAsiaTheme="minorEastAsia"/>
                <w:lang w:eastAsia="zh-CN"/>
              </w:rPr>
              <w:t xml:space="preserve"> more clearly</w:t>
            </w:r>
          </w:p>
          <w:p w14:paraId="175AE2DD" w14:textId="5B57FA08" w:rsidR="005F6462" w:rsidRDefault="005F6462" w:rsidP="005F6462">
            <w:pPr>
              <w:pStyle w:val="CRCoverPage"/>
              <w:numPr>
                <w:ilvl w:val="0"/>
                <w:numId w:val="19"/>
              </w:numPr>
              <w:spacing w:after="0"/>
              <w:rPr>
                <w:rFonts w:eastAsiaTheme="minorEastAsia"/>
                <w:lang w:eastAsia="zh-CN"/>
              </w:rPr>
            </w:pPr>
            <w:r>
              <w:rPr>
                <w:rFonts w:eastAsiaTheme="minorEastAsia" w:hint="eastAsia"/>
                <w:lang w:eastAsia="zh-CN"/>
              </w:rPr>
              <w:t>B</w:t>
            </w:r>
            <w:r>
              <w:rPr>
                <w:rFonts w:eastAsiaTheme="minorEastAsia"/>
                <w:lang w:eastAsia="zh-CN"/>
              </w:rPr>
              <w:t>reak the change in clause 6.4.2 and clause 6.4.3 for payload content into items</w:t>
            </w:r>
          </w:p>
          <w:p w14:paraId="1FCCBBAD" w14:textId="77777777" w:rsidR="007A6D10" w:rsidRDefault="005F6462" w:rsidP="007A6D10">
            <w:pPr>
              <w:pStyle w:val="CRCoverPage"/>
              <w:numPr>
                <w:ilvl w:val="0"/>
                <w:numId w:val="19"/>
              </w:numPr>
              <w:spacing w:after="0"/>
              <w:rPr>
                <w:rFonts w:eastAsiaTheme="minorEastAsia"/>
                <w:lang w:eastAsia="zh-CN"/>
              </w:rPr>
            </w:pPr>
            <w:r>
              <w:rPr>
                <w:rFonts w:eastAsiaTheme="minorEastAsia" w:hint="eastAsia"/>
                <w:lang w:eastAsia="zh-CN"/>
              </w:rPr>
              <w:t>C</w:t>
            </w:r>
            <w:r>
              <w:rPr>
                <w:rFonts w:eastAsiaTheme="minorEastAsia"/>
                <w:lang w:eastAsia="zh-CN"/>
              </w:rPr>
              <w:t>over page change to include co-source companies and linkage to related stage2 CR.</w:t>
            </w:r>
          </w:p>
          <w:p w14:paraId="573BE4E9" w14:textId="77777777" w:rsidR="007A6D10" w:rsidRDefault="007A6D10" w:rsidP="007A6D10">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ev#2:</w:t>
            </w:r>
          </w:p>
          <w:p w14:paraId="254BD065" w14:textId="0C86242F" w:rsidR="007A6D10" w:rsidRPr="007A6D10" w:rsidRDefault="007A6D10" w:rsidP="007A6D10">
            <w:pPr>
              <w:pStyle w:val="CRCoverPage"/>
              <w:numPr>
                <w:ilvl w:val="0"/>
                <w:numId w:val="19"/>
              </w:numPr>
              <w:spacing w:after="0"/>
              <w:rPr>
                <w:rFonts w:eastAsiaTheme="minorEastAsia" w:hint="eastAsia"/>
                <w:lang w:eastAsia="zh-CN"/>
              </w:rPr>
            </w:pPr>
            <w:r>
              <w:rPr>
                <w:rFonts w:eastAsiaTheme="minorEastAsia"/>
                <w:lang w:eastAsia="zh-CN"/>
              </w:rPr>
              <w:t>Update WI code in cover page</w:t>
            </w:r>
          </w:p>
        </w:tc>
      </w:tr>
    </w:tbl>
    <w:p w14:paraId="0BB61B7F" w14:textId="77777777" w:rsidR="00893CB0" w:rsidRDefault="00893CB0">
      <w:pPr>
        <w:pStyle w:val="CRCoverPage"/>
        <w:spacing w:after="0"/>
        <w:rPr>
          <w:sz w:val="8"/>
          <w:szCs w:val="8"/>
        </w:rPr>
      </w:pPr>
    </w:p>
    <w:p w14:paraId="64499626" w14:textId="77777777" w:rsidR="00893CB0" w:rsidRDefault="00893CB0">
      <w:pPr>
        <w:sectPr w:rsidR="00893CB0">
          <w:headerReference w:type="even" r:id="rId12"/>
          <w:footnotePr>
            <w:numRestart w:val="eachSect"/>
          </w:footnotePr>
          <w:pgSz w:w="11907" w:h="16840"/>
          <w:pgMar w:top="1418" w:right="1134" w:bottom="1134" w:left="1134" w:header="680" w:footer="567" w:gutter="0"/>
          <w:cols w:space="720"/>
        </w:sectPr>
      </w:pPr>
    </w:p>
    <w:p w14:paraId="761226CA" w14:textId="648BB2BB" w:rsidR="00893CB0" w:rsidRDefault="00D76FBF">
      <w:pPr>
        <w:jc w:val="center"/>
      </w:pPr>
      <w:r w:rsidRPr="00B51C1F">
        <w:rPr>
          <w:highlight w:val="green"/>
        </w:rPr>
        <w:lastRenderedPageBreak/>
        <w:t>******************** First Change ********************</w:t>
      </w:r>
    </w:p>
    <w:p w14:paraId="4DA7400B" w14:textId="77777777" w:rsidR="00E94840" w:rsidRPr="00A20210" w:rsidRDefault="00E94840" w:rsidP="00E94840">
      <w:pPr>
        <w:pStyle w:val="1"/>
      </w:pPr>
      <w:bookmarkStart w:id="2" w:name="_Toc178410594"/>
      <w:bookmarkStart w:id="3" w:name="_Toc178410700"/>
      <w:bookmarkStart w:id="4" w:name="_Hlk181884311"/>
      <w:r w:rsidRPr="00A20210">
        <w:t>2</w:t>
      </w:r>
      <w:r w:rsidRPr="00A20210">
        <w:tab/>
        <w:t>References</w:t>
      </w:r>
      <w:bookmarkEnd w:id="2"/>
    </w:p>
    <w:p w14:paraId="2450C096" w14:textId="77777777" w:rsidR="00E94840" w:rsidRPr="00A20210" w:rsidRDefault="00E94840" w:rsidP="00E94840">
      <w:r w:rsidRPr="00A20210">
        <w:t>The following documents contain provisions which, through reference in this text, constitute provisions of the present document.</w:t>
      </w:r>
    </w:p>
    <w:p w14:paraId="48F9051F" w14:textId="77777777" w:rsidR="00E94840" w:rsidRPr="00A20210" w:rsidRDefault="00E94840" w:rsidP="00E94840">
      <w:pPr>
        <w:pStyle w:val="B1"/>
      </w:pPr>
      <w:bookmarkStart w:id="5" w:name="OLE_LINK1"/>
      <w:bookmarkStart w:id="6" w:name="OLE_LINK2"/>
      <w:bookmarkStart w:id="7" w:name="OLE_LINK3"/>
      <w:bookmarkStart w:id="8" w:name="OLE_LINK4"/>
      <w:r w:rsidRPr="00A20210">
        <w:t>-</w:t>
      </w:r>
      <w:r w:rsidRPr="00A20210">
        <w:tab/>
        <w:t>References are either specific (identified by date of publication, edition number, version number, etc.) or non</w:t>
      </w:r>
      <w:r w:rsidRPr="00A20210">
        <w:noBreakHyphen/>
        <w:t>specific.</w:t>
      </w:r>
    </w:p>
    <w:p w14:paraId="14464CCF" w14:textId="77777777" w:rsidR="00E94840" w:rsidRPr="00A20210" w:rsidRDefault="00E94840" w:rsidP="00E94840">
      <w:pPr>
        <w:pStyle w:val="B1"/>
      </w:pPr>
      <w:r w:rsidRPr="00A20210">
        <w:t>-</w:t>
      </w:r>
      <w:r w:rsidRPr="00A20210">
        <w:tab/>
        <w:t>For a specific reference, subsequent revisions do not apply.</w:t>
      </w:r>
    </w:p>
    <w:p w14:paraId="67FD4CCE" w14:textId="77777777" w:rsidR="00E94840" w:rsidRPr="00A20210" w:rsidRDefault="00E94840" w:rsidP="00E94840">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5"/>
    <w:bookmarkEnd w:id="6"/>
    <w:bookmarkEnd w:id="7"/>
    <w:bookmarkEnd w:id="8"/>
    <w:p w14:paraId="7B787018" w14:textId="77777777" w:rsidR="00E94840" w:rsidRPr="00A20210" w:rsidRDefault="00E94840" w:rsidP="00E94840">
      <w:pPr>
        <w:pStyle w:val="EX"/>
      </w:pPr>
      <w:r w:rsidRPr="00A20210">
        <w:t>[1]</w:t>
      </w:r>
      <w:r w:rsidRPr="00A20210">
        <w:tab/>
        <w:t>3GPP TR 21.905: "Vocabulary for 3GPP Specifications".</w:t>
      </w:r>
    </w:p>
    <w:p w14:paraId="5671532F" w14:textId="77777777" w:rsidR="00E94840" w:rsidRPr="00A20210" w:rsidRDefault="00E94840" w:rsidP="00E94840">
      <w:pPr>
        <w:pStyle w:val="EX"/>
      </w:pPr>
      <w:r w:rsidRPr="00A20210">
        <w:t>[2]</w:t>
      </w:r>
      <w:r w:rsidRPr="00A20210">
        <w:tab/>
        <w:t>3GPP TS 23.501: "System Architecture for the 5G System; Stage 2".</w:t>
      </w:r>
    </w:p>
    <w:p w14:paraId="549125B0" w14:textId="77777777" w:rsidR="00E94840" w:rsidRPr="00A20210" w:rsidRDefault="00E94840" w:rsidP="00E94840">
      <w:pPr>
        <w:pStyle w:val="EX"/>
      </w:pPr>
      <w:r w:rsidRPr="00A20210">
        <w:t>[3]</w:t>
      </w:r>
      <w:r w:rsidRPr="00A20210">
        <w:tab/>
        <w:t>3GPP TS 23.502: "Procedures for the 5G System; Stage 2".</w:t>
      </w:r>
    </w:p>
    <w:p w14:paraId="5F5FB531" w14:textId="77777777" w:rsidR="00E94840" w:rsidRPr="00A20210" w:rsidRDefault="00E94840" w:rsidP="00E94840">
      <w:pPr>
        <w:pStyle w:val="EX"/>
      </w:pPr>
      <w:r w:rsidRPr="00A20210">
        <w:t>[3A]</w:t>
      </w:r>
      <w:r w:rsidRPr="00A20210">
        <w:tab/>
        <w:t>3GPP TS 23.503: "Policy and charging control framework for the 5G System (5GS); Stage 2".</w:t>
      </w:r>
    </w:p>
    <w:p w14:paraId="75B6F3FC" w14:textId="77777777" w:rsidR="00E94840" w:rsidRPr="00A20210" w:rsidRDefault="00E94840" w:rsidP="00E94840">
      <w:pPr>
        <w:pStyle w:val="EX"/>
      </w:pPr>
      <w:r w:rsidRPr="00A20210">
        <w:t>[4]</w:t>
      </w:r>
      <w:r w:rsidRPr="00A20210">
        <w:tab/>
        <w:t>3GPP TS 23.316: "Wireless and wireline convergence access support for the 5G System (5GS)".</w:t>
      </w:r>
    </w:p>
    <w:p w14:paraId="06BB0CED" w14:textId="77777777" w:rsidR="00E94840" w:rsidRPr="00A20210" w:rsidRDefault="00E94840" w:rsidP="00E94840">
      <w:pPr>
        <w:pStyle w:val="EX"/>
      </w:pPr>
      <w:r w:rsidRPr="00A20210">
        <w:t>[5]</w:t>
      </w:r>
      <w:r w:rsidRPr="00A20210">
        <w:tab/>
        <w:t>3GPP TS 24.526: "UE policies for 5G System (5GS); Stage 3".</w:t>
      </w:r>
    </w:p>
    <w:p w14:paraId="50EB95AC" w14:textId="77777777" w:rsidR="00E94840" w:rsidRPr="00A20210" w:rsidRDefault="00E94840" w:rsidP="00E94840">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78D9BC73" w14:textId="77777777" w:rsidR="00E94840" w:rsidRPr="00A20210" w:rsidRDefault="00E94840" w:rsidP="00E94840">
      <w:pPr>
        <w:pStyle w:val="EX"/>
      </w:pPr>
      <w:r w:rsidRPr="00A20210">
        <w:t>[7]</w:t>
      </w:r>
      <w:r w:rsidRPr="00A20210">
        <w:tab/>
        <w:t>3GPP TS 24.502: "Access to the 3GPP 5G System (5GS) via non-3GPP access networks; Stage 3".</w:t>
      </w:r>
    </w:p>
    <w:p w14:paraId="541F873B" w14:textId="77777777" w:rsidR="00E94840" w:rsidRPr="00A20210" w:rsidRDefault="00E94840" w:rsidP="00E94840">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5893BB39" w14:textId="77777777" w:rsidR="00E94840" w:rsidRPr="00A20210" w:rsidRDefault="00E94840" w:rsidP="00E94840">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36825CEA" w14:textId="77777777" w:rsidR="00E94840" w:rsidRPr="00A20210" w:rsidRDefault="00E94840" w:rsidP="00E94840">
      <w:pPr>
        <w:pStyle w:val="EX"/>
      </w:pPr>
      <w:bookmarkStart w:id="9" w:name="_Hlk128548906"/>
      <w:r w:rsidRPr="00A20210">
        <w:t>[9A]</w:t>
      </w:r>
      <w:r w:rsidRPr="00A20210">
        <w:tab/>
        <w:t>IETF RFC 9000: "QUIC: A UDP-Based Multiplexed and Secure Transport".</w:t>
      </w:r>
    </w:p>
    <w:p w14:paraId="4233435E" w14:textId="77777777" w:rsidR="00E94840" w:rsidRPr="00A20210" w:rsidRDefault="00E94840" w:rsidP="00E94840">
      <w:pPr>
        <w:pStyle w:val="EX"/>
      </w:pPr>
      <w:r w:rsidRPr="00A20210">
        <w:t>[9B]</w:t>
      </w:r>
      <w:r w:rsidRPr="00A20210">
        <w:tab/>
        <w:t>IETF RFC 9001: "Using TLS to Secure QUIC".</w:t>
      </w:r>
    </w:p>
    <w:p w14:paraId="43AC3621" w14:textId="77777777" w:rsidR="00E94840" w:rsidRPr="00A20210" w:rsidRDefault="00E94840" w:rsidP="00E94840">
      <w:pPr>
        <w:pStyle w:val="EX"/>
      </w:pPr>
      <w:r w:rsidRPr="00A20210">
        <w:t>[9C]</w:t>
      </w:r>
      <w:r w:rsidRPr="00A20210">
        <w:tab/>
        <w:t>IETF RFC 9002: "QUIC Loss Detection and Congestion Control".</w:t>
      </w:r>
    </w:p>
    <w:p w14:paraId="40A566AE" w14:textId="77777777" w:rsidR="00E94840" w:rsidRPr="00A20210" w:rsidRDefault="00E94840" w:rsidP="00E94840">
      <w:pPr>
        <w:pStyle w:val="EX"/>
      </w:pPr>
      <w:r w:rsidRPr="00A20210">
        <w:t>[9D]</w:t>
      </w:r>
      <w:r w:rsidRPr="00A20210">
        <w:tab/>
        <w:t>IETF RFC 9221: "An Unreliable Datagram Extension to QUIC".</w:t>
      </w:r>
    </w:p>
    <w:p w14:paraId="2461011F" w14:textId="77777777" w:rsidR="00E94840" w:rsidRPr="00A20210" w:rsidRDefault="00E94840" w:rsidP="00E94840">
      <w:pPr>
        <w:pStyle w:val="EX"/>
      </w:pPr>
      <w:r w:rsidRPr="00A20210">
        <w:t>[9E]</w:t>
      </w:r>
      <w:r w:rsidRPr="00A20210">
        <w:tab/>
        <w:t>IETF RFC 9298: "Proxying UDP in HTTP".</w:t>
      </w:r>
    </w:p>
    <w:p w14:paraId="3874C8EB" w14:textId="77777777" w:rsidR="00E94840" w:rsidRPr="00A20210" w:rsidRDefault="00E94840" w:rsidP="00E94840">
      <w:pPr>
        <w:pStyle w:val="EX"/>
      </w:pPr>
      <w:r w:rsidRPr="00A20210">
        <w:t>[9F]</w:t>
      </w:r>
      <w:r w:rsidRPr="00A20210">
        <w:tab/>
        <w:t>IETF RFC 9114: "Hypertext Transfer Protocol Version 3 (HTTP/3)".</w:t>
      </w:r>
    </w:p>
    <w:p w14:paraId="734CC439" w14:textId="77777777" w:rsidR="00E94840" w:rsidRPr="00A20210" w:rsidRDefault="00E94840" w:rsidP="00E94840">
      <w:pPr>
        <w:pStyle w:val="EX"/>
      </w:pPr>
      <w:r w:rsidRPr="00A20210">
        <w:t>[9G]</w:t>
      </w:r>
      <w:r w:rsidRPr="00A20210">
        <w:tab/>
        <w:t>IETF RFC 9297: "HTTP Datagrams and the Capsule Protocol".</w:t>
      </w:r>
    </w:p>
    <w:p w14:paraId="6310AB47" w14:textId="77777777" w:rsidR="00E94840" w:rsidRPr="00A20210" w:rsidRDefault="00E94840" w:rsidP="00E94840">
      <w:pPr>
        <w:pStyle w:val="EX"/>
      </w:pPr>
      <w:r w:rsidRPr="00A20210">
        <w:t>[9H]</w:t>
      </w:r>
      <w:r w:rsidRPr="00A20210">
        <w:tab/>
        <w:t xml:space="preserve">IETF RFC 9220: "Bootstrapping </w:t>
      </w:r>
      <w:proofErr w:type="spellStart"/>
      <w:r w:rsidRPr="00A20210">
        <w:t>WebSockets</w:t>
      </w:r>
      <w:proofErr w:type="spellEnd"/>
      <w:r w:rsidRPr="00A20210">
        <w:t xml:space="preserve"> with HTTP/3".</w:t>
      </w:r>
    </w:p>
    <w:p w14:paraId="1187A447" w14:textId="77777777" w:rsidR="00E94840" w:rsidRPr="00A20210" w:rsidRDefault="00E94840" w:rsidP="00E94840">
      <w:pPr>
        <w:pStyle w:val="EX"/>
        <w:rPr>
          <w:lang w:eastAsia="zh-CN"/>
        </w:rPr>
      </w:pPr>
      <w:r w:rsidRPr="00A20210">
        <w:rPr>
          <w:lang w:eastAsia="zh-CN"/>
        </w:rPr>
        <w:t>[9I]</w:t>
      </w:r>
      <w:r w:rsidRPr="00A20210">
        <w:rPr>
          <w:lang w:eastAsia="zh-CN"/>
        </w:rPr>
        <w:tab/>
      </w:r>
      <w:bookmarkStart w:id="10" w:name="_Hlk175063807"/>
      <w:r w:rsidRPr="00A20210">
        <w:rPr>
          <w:lang w:eastAsia="zh-CN"/>
        </w:rPr>
        <w:t>draft-ietf-quic-multipath</w:t>
      </w:r>
      <w:bookmarkEnd w:id="10"/>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1BB5F756" w14:textId="77777777" w:rsidR="00E94840" w:rsidRPr="00A20210" w:rsidRDefault="00E94840" w:rsidP="00E94840">
      <w:pPr>
        <w:pStyle w:val="EditorsNote"/>
        <w:rPr>
          <w:lang w:eastAsia="zh-CN"/>
        </w:rPr>
      </w:pPr>
      <w:bookmarkStart w:id="11" w:name="_Hlk181271094"/>
      <w:r w:rsidRPr="00A20210">
        <w:t>Editor's note (WI: IMSProtoc9, CR#5979): The above document cannot be formally referenced until it is published as an IETF RFC.</w:t>
      </w:r>
    </w:p>
    <w:bookmarkEnd w:id="9"/>
    <w:bookmarkEnd w:id="11"/>
    <w:p w14:paraId="2EDE52EB" w14:textId="77777777" w:rsidR="00E94840" w:rsidRPr="00A20210" w:rsidRDefault="00E94840" w:rsidP="00E94840">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221FCF73" w14:textId="77777777" w:rsidR="00E94840" w:rsidRPr="00A20210" w:rsidRDefault="00E94840" w:rsidP="00E94840">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39662C98" w14:textId="77777777" w:rsidR="00E94840" w:rsidRPr="00A20210" w:rsidRDefault="00E94840" w:rsidP="00E94840">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1FC99771" w14:textId="77777777" w:rsidR="00E94840" w:rsidRPr="00A20210" w:rsidRDefault="00E94840" w:rsidP="00E94840">
      <w:pPr>
        <w:pStyle w:val="EX"/>
      </w:pPr>
      <w:r w:rsidRPr="00A20210">
        <w:lastRenderedPageBreak/>
        <w:t>[13]</w:t>
      </w:r>
      <w:r w:rsidRPr="00A20210">
        <w:tab/>
        <w:t>3GPP TS 24.007: "Mobile radio interface signalling layer 3; General aspects".</w:t>
      </w:r>
    </w:p>
    <w:p w14:paraId="13C383D3" w14:textId="77777777" w:rsidR="00E94840" w:rsidRPr="00A20210" w:rsidRDefault="00E94840" w:rsidP="00E94840">
      <w:pPr>
        <w:pStyle w:val="EX"/>
      </w:pPr>
      <w:r w:rsidRPr="00A20210">
        <w:t>[14]</w:t>
      </w:r>
      <w:r w:rsidRPr="00A20210">
        <w:tab/>
        <w:t>3GPP TS 33.501: "Security architecture and procedures for 5G system".</w:t>
      </w:r>
    </w:p>
    <w:p w14:paraId="4EA4EADA" w14:textId="77777777" w:rsidR="00E94840" w:rsidRPr="00A20210" w:rsidRDefault="00E94840" w:rsidP="00E94840">
      <w:pPr>
        <w:pStyle w:val="EX"/>
      </w:pPr>
      <w:r w:rsidRPr="00A20210">
        <w:t>[15]</w:t>
      </w:r>
      <w:r w:rsidRPr="00A20210">
        <w:tab/>
        <w:t>3GPP TS 37.324: "E-UTRA and NR; Service Data Adaptation Protocol (SDAP) specification".</w:t>
      </w:r>
    </w:p>
    <w:p w14:paraId="27D285B0" w14:textId="77777777" w:rsidR="00E94840" w:rsidRPr="00A20210" w:rsidRDefault="00E94840" w:rsidP="00E94840">
      <w:pPr>
        <w:pStyle w:val="EX"/>
      </w:pPr>
      <w:r w:rsidRPr="00A20210">
        <w:t>[16]</w:t>
      </w:r>
      <w:r w:rsidRPr="00A20210">
        <w:tab/>
        <w:t>3GPP TS 29.244: "Interface between the Control Plane and the User Plane Nodes; Stage 3".</w:t>
      </w:r>
    </w:p>
    <w:p w14:paraId="525F7845" w14:textId="77777777" w:rsidR="00E94840" w:rsidRDefault="00E94840" w:rsidP="00E94840">
      <w:pPr>
        <w:pStyle w:val="EX"/>
      </w:pPr>
      <w:r w:rsidRPr="00A20210">
        <w:t>[17]</w:t>
      </w:r>
      <w:r w:rsidRPr="00A20210">
        <w:tab/>
        <w:t>3GPP TS 24.302: "Access to the 3GPP Evolved Packet Core (EPC) via non-3GPP access networks; Stage 3".</w:t>
      </w:r>
    </w:p>
    <w:p w14:paraId="3395C5E9" w14:textId="77777777" w:rsidR="00E94840" w:rsidRDefault="00E94840" w:rsidP="00E94840">
      <w:pPr>
        <w:pStyle w:val="EX"/>
        <w:rPr>
          <w:ins w:id="12" w:author="Mohamed A. Nassar (Nokia)" w:date="2024-10-31T12:35:00Z"/>
        </w:rPr>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13D64321" w14:textId="63F9CDF6" w:rsidR="00E94840" w:rsidRDefault="00E94840" w:rsidP="00E94840">
      <w:pPr>
        <w:pStyle w:val="EX"/>
        <w:rPr>
          <w:ins w:id="13" w:author="Mohamed A. Nassar (Nokia)" w:date="2024-10-31T12:35:00Z"/>
        </w:rPr>
      </w:pPr>
      <w:ins w:id="14" w:author="Mohamed A. Nassar (Nokia)" w:date="2024-10-31T12:35:00Z">
        <w:r w:rsidRPr="008B6A19">
          <w:t>[</w:t>
        </w:r>
        <w:r>
          <w:t>x</w:t>
        </w:r>
        <w:r w:rsidRPr="008B6A19">
          <w:t>]</w:t>
        </w:r>
        <w:r w:rsidRPr="008B6A19">
          <w:tab/>
        </w:r>
      </w:ins>
      <w:ins w:id="15" w:author="Mohamed A. Nassar (Nokia)" w:date="2024-10-31T12:36:00Z">
        <w:r w:rsidRPr="00A16C2D">
          <w:t>IETF RFC </w:t>
        </w:r>
      </w:ins>
      <w:ins w:id="16" w:author="Mohamed A. Nassar (Nokia)" w:date="2024-10-31T12:37:00Z">
        <w:r w:rsidRPr="007D2AB9">
          <w:t>9484</w:t>
        </w:r>
      </w:ins>
      <w:ins w:id="17" w:author="Mohamed A. Nassar (Nokia)" w:date="2024-10-31T12:36:00Z">
        <w:r w:rsidRPr="00A16C2D">
          <w:t>: "</w:t>
        </w:r>
      </w:ins>
      <w:ins w:id="18" w:author="Mohamed A. Nassar (Nokia)" w:date="2024-10-31T12:37:00Z">
        <w:r w:rsidRPr="007D2AB9">
          <w:t>Proxying IP in HTTP</w:t>
        </w:r>
      </w:ins>
      <w:ins w:id="19" w:author="Mohamed A. Nassar (Nokia)" w:date="2024-10-31T12:36:00Z">
        <w:r w:rsidRPr="00A16C2D">
          <w:t>"</w:t>
        </w:r>
      </w:ins>
      <w:ins w:id="20" w:author="Mohamed A. Nassar (Nokia)" w:date="2024-10-31T12:35:00Z">
        <w:r w:rsidRPr="008B6A19">
          <w:t>.</w:t>
        </w:r>
      </w:ins>
    </w:p>
    <w:p w14:paraId="1DDA0768" w14:textId="015F3D9F" w:rsidR="00E94840" w:rsidRDefault="00E94840" w:rsidP="00E94840">
      <w:pPr>
        <w:pStyle w:val="EX"/>
        <w:rPr>
          <w:ins w:id="21" w:author="Mohamed A. Nassar (Nokia)" w:date="2024-10-31T12:44:00Z"/>
        </w:rPr>
      </w:pPr>
      <w:ins w:id="22" w:author="Mohamed A. Nassar (Nokia)" w:date="2024-10-31T12:35:00Z">
        <w:r w:rsidRPr="008B6A19">
          <w:t>[</w:t>
        </w:r>
        <w:r>
          <w:t>y</w:t>
        </w:r>
        <w:r w:rsidRPr="008B6A19">
          <w:t>]</w:t>
        </w:r>
        <w:r w:rsidRPr="008B6A19">
          <w:tab/>
        </w:r>
      </w:ins>
      <w:ins w:id="23" w:author="Mohamed A. Nassar (Nokia)" w:date="2024-10-31T12:42:00Z">
        <w:r w:rsidRPr="008956AD">
          <w:t>draft-</w:t>
        </w:r>
        <w:proofErr w:type="spellStart"/>
        <w:r w:rsidRPr="008956AD">
          <w:t>ietf</w:t>
        </w:r>
        <w:proofErr w:type="spellEnd"/>
        <w:r w:rsidRPr="008956AD">
          <w:t>-masque-connect-ethernet</w:t>
        </w:r>
      </w:ins>
      <w:ins w:id="24" w:author="Mohamed A. Nassar (Nokia)" w:date="2024-10-31T12:36:00Z">
        <w:r w:rsidRPr="00A16C2D">
          <w:t>: "</w:t>
        </w:r>
      </w:ins>
      <w:ins w:id="25" w:author="Mohamed A. Nassar (Nokia)" w:date="2024-10-31T12:42:00Z">
        <w:r w:rsidRPr="008956AD">
          <w:t>Proxying Ethernet in HTTP</w:t>
        </w:r>
      </w:ins>
      <w:ins w:id="26" w:author="Mohamed A. Nassar (Nokia)" w:date="2024-10-31T12:36:00Z">
        <w:r w:rsidRPr="00A16C2D">
          <w:t>"</w:t>
        </w:r>
      </w:ins>
      <w:ins w:id="27" w:author="Mohamed A. Nassar (Nokia)" w:date="2024-10-31T12:35:00Z">
        <w:r w:rsidRPr="008B6A19">
          <w:t>.</w:t>
        </w:r>
      </w:ins>
    </w:p>
    <w:p w14:paraId="505AE005" w14:textId="40C10852" w:rsidR="00E94840" w:rsidRPr="00A20210" w:rsidRDefault="00E94840" w:rsidP="00E94840">
      <w:pPr>
        <w:pStyle w:val="EditorsNote"/>
      </w:pPr>
      <w:ins w:id="28" w:author="Mohamed A. Nassar (Nokia)" w:date="2024-10-31T12:44:00Z">
        <w:r w:rsidRPr="00800C44">
          <w:t xml:space="preserve">Editor's note (WI: </w:t>
        </w:r>
      </w:ins>
      <w:ins w:id="29" w:author="Mohamed A. Nassar (Nokia)" w:date="2024-10-31T12:45:00Z">
        <w:r>
          <w:t>MASSS</w:t>
        </w:r>
      </w:ins>
      <w:ins w:id="30" w:author="Mohamed A. Nassar (Nokia)" w:date="2024-10-31T12:44:00Z">
        <w:r w:rsidRPr="00800C44">
          <w:t>, CR#</w:t>
        </w:r>
      </w:ins>
      <w:ins w:id="31" w:author="Xiaomir1" w:date="2024-11-22T03:42:00Z">
        <w:r w:rsidR="00720931">
          <w:t>0180</w:t>
        </w:r>
      </w:ins>
      <w:ins w:id="32" w:author="Mohamed A. Nassar (Nokia)" w:date="2024-10-31T12:44:00Z">
        <w:r w:rsidRPr="00800C44">
          <w:t>):</w:t>
        </w:r>
      </w:ins>
      <w:ins w:id="33" w:author="Xiaomir1" w:date="2024-11-22T03:42:00Z">
        <w:r w:rsidR="00720931">
          <w:tab/>
        </w:r>
      </w:ins>
      <w:ins w:id="34" w:author="Mohamed A. Nassar (Nokia)" w:date="2024-10-31T12:44:00Z">
        <w:r w:rsidRPr="00800C44">
          <w:t>The above document cannot be formally referenced until it is published as an IETF RFC.</w:t>
        </w:r>
      </w:ins>
    </w:p>
    <w:p w14:paraId="49510558" w14:textId="77777777" w:rsidR="00E94840" w:rsidRDefault="00E94840" w:rsidP="00E94840">
      <w:pPr>
        <w:jc w:val="center"/>
      </w:pPr>
      <w:r w:rsidRPr="001F6E20">
        <w:rPr>
          <w:highlight w:val="green"/>
        </w:rPr>
        <w:t xml:space="preserve">***** </w:t>
      </w:r>
      <w:r>
        <w:rPr>
          <w:highlight w:val="green"/>
        </w:rPr>
        <w:t>Next</w:t>
      </w:r>
      <w:r w:rsidRPr="001F6E20">
        <w:rPr>
          <w:highlight w:val="green"/>
        </w:rPr>
        <w:t xml:space="preserve"> change *****</w:t>
      </w:r>
    </w:p>
    <w:p w14:paraId="18D1A389" w14:textId="77777777" w:rsidR="00531649" w:rsidRPr="00A20210" w:rsidRDefault="00531649" w:rsidP="00531649">
      <w:pPr>
        <w:pStyle w:val="40"/>
      </w:pPr>
      <w:r w:rsidRPr="00A20210">
        <w:t>6.1.3.2</w:t>
      </w:r>
      <w:r w:rsidRPr="00A20210">
        <w:tab/>
        <w:t>Encoding of ATSSS rules</w:t>
      </w:r>
      <w:bookmarkEnd w:id="3"/>
    </w:p>
    <w:p w14:paraId="3D7B8EB8" w14:textId="77777777" w:rsidR="00531649" w:rsidRPr="00A20210" w:rsidRDefault="00531649" w:rsidP="00531649">
      <w:bookmarkStart w:id="35"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8BD54EB" w14:textId="77777777" w:rsidTr="00026BE7">
        <w:trPr>
          <w:gridAfter w:val="1"/>
          <w:wAfter w:w="28" w:type="dxa"/>
          <w:cantSplit/>
          <w:jc w:val="center"/>
        </w:trPr>
        <w:tc>
          <w:tcPr>
            <w:tcW w:w="708" w:type="dxa"/>
            <w:gridSpan w:val="2"/>
          </w:tcPr>
          <w:bookmarkEnd w:id="35"/>
          <w:p w14:paraId="481EFB6A" w14:textId="77777777" w:rsidR="00531649" w:rsidRPr="00A20210" w:rsidRDefault="00531649" w:rsidP="00026BE7">
            <w:pPr>
              <w:pStyle w:val="TAC"/>
            </w:pPr>
            <w:r w:rsidRPr="00A20210">
              <w:t>8</w:t>
            </w:r>
          </w:p>
        </w:tc>
        <w:tc>
          <w:tcPr>
            <w:tcW w:w="709" w:type="dxa"/>
          </w:tcPr>
          <w:p w14:paraId="679FF1CA" w14:textId="77777777" w:rsidR="00531649" w:rsidRPr="00A20210" w:rsidRDefault="00531649" w:rsidP="00026BE7">
            <w:pPr>
              <w:pStyle w:val="TAC"/>
            </w:pPr>
            <w:r w:rsidRPr="00A20210">
              <w:t>7</w:t>
            </w:r>
          </w:p>
        </w:tc>
        <w:tc>
          <w:tcPr>
            <w:tcW w:w="709" w:type="dxa"/>
          </w:tcPr>
          <w:p w14:paraId="7E0BBBE1" w14:textId="77777777" w:rsidR="00531649" w:rsidRPr="00A20210" w:rsidRDefault="00531649" w:rsidP="00026BE7">
            <w:pPr>
              <w:pStyle w:val="TAC"/>
            </w:pPr>
            <w:r w:rsidRPr="00A20210">
              <w:t>6</w:t>
            </w:r>
          </w:p>
        </w:tc>
        <w:tc>
          <w:tcPr>
            <w:tcW w:w="709" w:type="dxa"/>
          </w:tcPr>
          <w:p w14:paraId="23339D5A" w14:textId="77777777" w:rsidR="00531649" w:rsidRPr="00A20210" w:rsidRDefault="00531649" w:rsidP="00026BE7">
            <w:pPr>
              <w:pStyle w:val="TAC"/>
            </w:pPr>
            <w:r w:rsidRPr="00A20210">
              <w:t>5</w:t>
            </w:r>
          </w:p>
        </w:tc>
        <w:tc>
          <w:tcPr>
            <w:tcW w:w="709" w:type="dxa"/>
          </w:tcPr>
          <w:p w14:paraId="0E284DDB" w14:textId="77777777" w:rsidR="00531649" w:rsidRPr="00A20210" w:rsidRDefault="00531649" w:rsidP="00026BE7">
            <w:pPr>
              <w:pStyle w:val="TAC"/>
            </w:pPr>
            <w:r w:rsidRPr="00A20210">
              <w:t>4</w:t>
            </w:r>
          </w:p>
        </w:tc>
        <w:tc>
          <w:tcPr>
            <w:tcW w:w="709" w:type="dxa"/>
          </w:tcPr>
          <w:p w14:paraId="3B3F7AF7" w14:textId="77777777" w:rsidR="00531649" w:rsidRPr="00A20210" w:rsidRDefault="00531649" w:rsidP="00026BE7">
            <w:pPr>
              <w:pStyle w:val="TAC"/>
            </w:pPr>
            <w:r w:rsidRPr="00A20210">
              <w:t>3</w:t>
            </w:r>
          </w:p>
        </w:tc>
        <w:tc>
          <w:tcPr>
            <w:tcW w:w="709" w:type="dxa"/>
          </w:tcPr>
          <w:p w14:paraId="0D5D163F" w14:textId="77777777" w:rsidR="00531649" w:rsidRPr="00A20210" w:rsidRDefault="00531649" w:rsidP="00026BE7">
            <w:pPr>
              <w:pStyle w:val="TAC"/>
            </w:pPr>
            <w:r w:rsidRPr="00A20210">
              <w:t>2</w:t>
            </w:r>
          </w:p>
        </w:tc>
        <w:tc>
          <w:tcPr>
            <w:tcW w:w="709" w:type="dxa"/>
          </w:tcPr>
          <w:p w14:paraId="472B316C" w14:textId="77777777" w:rsidR="00531649" w:rsidRPr="00A20210" w:rsidRDefault="00531649" w:rsidP="00026BE7">
            <w:pPr>
              <w:pStyle w:val="TAC"/>
            </w:pPr>
            <w:r w:rsidRPr="00A20210">
              <w:t>1</w:t>
            </w:r>
          </w:p>
        </w:tc>
        <w:tc>
          <w:tcPr>
            <w:tcW w:w="1134" w:type="dxa"/>
            <w:gridSpan w:val="2"/>
          </w:tcPr>
          <w:p w14:paraId="5F13E176" w14:textId="77777777" w:rsidR="00531649" w:rsidRPr="00A20210" w:rsidRDefault="00531649" w:rsidP="00026BE7">
            <w:pPr>
              <w:pStyle w:val="TAL"/>
            </w:pPr>
          </w:p>
        </w:tc>
      </w:tr>
      <w:tr w:rsidR="00531649" w:rsidRPr="00A20210" w14:paraId="488D6D08"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F882C" w14:textId="77777777" w:rsidR="00531649" w:rsidRPr="00A20210" w:rsidRDefault="00531649" w:rsidP="00026BE7">
            <w:pPr>
              <w:pStyle w:val="TAC"/>
            </w:pPr>
          </w:p>
          <w:p w14:paraId="7BC7E0CA" w14:textId="77777777" w:rsidR="00531649" w:rsidRPr="00A20210" w:rsidRDefault="00531649" w:rsidP="00026BE7">
            <w:pPr>
              <w:pStyle w:val="TAC"/>
            </w:pPr>
          </w:p>
          <w:p w14:paraId="3E07994C" w14:textId="77777777" w:rsidR="00531649" w:rsidRPr="00A20210" w:rsidRDefault="00531649" w:rsidP="00026BE7">
            <w:pPr>
              <w:pStyle w:val="TAC"/>
            </w:pPr>
          </w:p>
          <w:p w14:paraId="4490D273" w14:textId="77777777" w:rsidR="00531649" w:rsidRPr="00A20210" w:rsidRDefault="00531649" w:rsidP="00026BE7">
            <w:pPr>
              <w:pStyle w:val="TAC"/>
            </w:pPr>
            <w:r w:rsidRPr="00A20210">
              <w:t>ATSSS rule 1</w:t>
            </w:r>
          </w:p>
        </w:tc>
        <w:tc>
          <w:tcPr>
            <w:tcW w:w="1134" w:type="dxa"/>
            <w:gridSpan w:val="2"/>
          </w:tcPr>
          <w:p w14:paraId="02E65774" w14:textId="77777777" w:rsidR="00531649" w:rsidRPr="00A20210" w:rsidRDefault="00531649" w:rsidP="00026BE7">
            <w:pPr>
              <w:pStyle w:val="TAL"/>
            </w:pPr>
            <w:r w:rsidRPr="00A20210">
              <w:t>octet 4</w:t>
            </w:r>
          </w:p>
          <w:p w14:paraId="59B5B02A" w14:textId="77777777" w:rsidR="00531649" w:rsidRPr="00A20210" w:rsidRDefault="00531649" w:rsidP="00026BE7">
            <w:pPr>
              <w:pStyle w:val="TAL"/>
            </w:pPr>
          </w:p>
          <w:p w14:paraId="2A342FDA" w14:textId="77777777" w:rsidR="00531649" w:rsidRPr="00A20210" w:rsidRDefault="00531649" w:rsidP="00026BE7">
            <w:pPr>
              <w:pStyle w:val="TAL"/>
            </w:pPr>
          </w:p>
          <w:p w14:paraId="2F1C7A97" w14:textId="77777777" w:rsidR="00531649" w:rsidRPr="00A20210" w:rsidRDefault="00531649" w:rsidP="00026BE7">
            <w:pPr>
              <w:pStyle w:val="TAL"/>
            </w:pPr>
          </w:p>
          <w:p w14:paraId="7297B5C4" w14:textId="77777777" w:rsidR="00531649" w:rsidRPr="00A20210" w:rsidRDefault="00531649" w:rsidP="00026BE7">
            <w:pPr>
              <w:pStyle w:val="TAL"/>
            </w:pPr>
          </w:p>
          <w:p w14:paraId="412501E9" w14:textId="77777777" w:rsidR="00531649" w:rsidRPr="00A20210" w:rsidRDefault="00531649" w:rsidP="00026BE7">
            <w:pPr>
              <w:pStyle w:val="TAL"/>
            </w:pPr>
          </w:p>
          <w:p w14:paraId="43C71C17" w14:textId="77777777" w:rsidR="00531649" w:rsidRPr="00A20210" w:rsidRDefault="00531649" w:rsidP="00026BE7">
            <w:pPr>
              <w:pStyle w:val="TAL"/>
            </w:pPr>
            <w:r w:rsidRPr="00A20210">
              <w:t>octet s</w:t>
            </w:r>
          </w:p>
        </w:tc>
      </w:tr>
      <w:tr w:rsidR="00531649" w:rsidRPr="00A20210" w14:paraId="05F769E8"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49C9B1A" w14:textId="77777777" w:rsidR="00531649" w:rsidRPr="00A20210" w:rsidRDefault="00531649" w:rsidP="00026BE7">
            <w:pPr>
              <w:pStyle w:val="TAC"/>
            </w:pPr>
          </w:p>
          <w:p w14:paraId="36F7346C" w14:textId="77777777" w:rsidR="00531649" w:rsidRPr="00A20210" w:rsidRDefault="00531649" w:rsidP="00026BE7">
            <w:pPr>
              <w:pStyle w:val="TAC"/>
            </w:pPr>
          </w:p>
          <w:p w14:paraId="44A2F65D" w14:textId="77777777" w:rsidR="00531649" w:rsidRPr="00A20210" w:rsidRDefault="00531649" w:rsidP="00026BE7">
            <w:pPr>
              <w:pStyle w:val="TAC"/>
            </w:pPr>
          </w:p>
          <w:p w14:paraId="3AD2338A" w14:textId="77777777" w:rsidR="00531649" w:rsidRPr="00A20210" w:rsidRDefault="00531649" w:rsidP="00026BE7">
            <w:pPr>
              <w:pStyle w:val="TAC"/>
            </w:pPr>
            <w:r w:rsidRPr="00A20210">
              <w:t>ATSSS rule 2</w:t>
            </w:r>
          </w:p>
        </w:tc>
        <w:tc>
          <w:tcPr>
            <w:tcW w:w="1134" w:type="dxa"/>
            <w:gridSpan w:val="2"/>
            <w:tcBorders>
              <w:top w:val="nil"/>
              <w:left w:val="single" w:sz="6" w:space="0" w:color="auto"/>
              <w:bottom w:val="nil"/>
              <w:right w:val="nil"/>
            </w:tcBorders>
          </w:tcPr>
          <w:p w14:paraId="2D10023C" w14:textId="77777777" w:rsidR="00531649" w:rsidRPr="00A20210" w:rsidRDefault="00531649" w:rsidP="00026BE7">
            <w:pPr>
              <w:pStyle w:val="TAL"/>
            </w:pPr>
            <w:r w:rsidRPr="00A20210">
              <w:t>octet s+1</w:t>
            </w:r>
          </w:p>
          <w:p w14:paraId="5A328E1D" w14:textId="77777777" w:rsidR="00531649" w:rsidRPr="00A20210" w:rsidRDefault="00531649" w:rsidP="00026BE7">
            <w:pPr>
              <w:pStyle w:val="TAL"/>
            </w:pPr>
          </w:p>
          <w:p w14:paraId="6082D1F7" w14:textId="77777777" w:rsidR="00531649" w:rsidRPr="00A20210" w:rsidRDefault="00531649" w:rsidP="00026BE7">
            <w:pPr>
              <w:pStyle w:val="TAL"/>
            </w:pPr>
          </w:p>
          <w:p w14:paraId="15BDCBFF" w14:textId="77777777" w:rsidR="00531649" w:rsidRPr="00A20210" w:rsidRDefault="00531649" w:rsidP="00026BE7">
            <w:pPr>
              <w:pStyle w:val="TAL"/>
            </w:pPr>
          </w:p>
          <w:p w14:paraId="2D47B241" w14:textId="77777777" w:rsidR="00531649" w:rsidRPr="00A20210" w:rsidRDefault="00531649" w:rsidP="00026BE7">
            <w:pPr>
              <w:pStyle w:val="TAL"/>
            </w:pPr>
          </w:p>
          <w:p w14:paraId="328E3F6E" w14:textId="77777777" w:rsidR="00531649" w:rsidRPr="00A20210" w:rsidRDefault="00531649" w:rsidP="00026BE7">
            <w:pPr>
              <w:pStyle w:val="TAL"/>
            </w:pPr>
          </w:p>
          <w:p w14:paraId="1624344F" w14:textId="77777777" w:rsidR="00531649" w:rsidRPr="00A20210" w:rsidRDefault="00531649" w:rsidP="00026BE7">
            <w:pPr>
              <w:pStyle w:val="TAL"/>
            </w:pPr>
            <w:r w:rsidRPr="00A20210">
              <w:t>octet t</w:t>
            </w:r>
          </w:p>
        </w:tc>
      </w:tr>
      <w:tr w:rsidR="00531649" w:rsidRPr="00A20210" w14:paraId="7C495193"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FA6AD63" w14:textId="77777777" w:rsidR="00531649" w:rsidRPr="00A20210" w:rsidRDefault="00531649" w:rsidP="00026BE7">
            <w:pPr>
              <w:pStyle w:val="TAC"/>
            </w:pPr>
          </w:p>
          <w:p w14:paraId="3856B370" w14:textId="77777777" w:rsidR="00531649" w:rsidRPr="00A20210" w:rsidRDefault="00531649" w:rsidP="00026BE7">
            <w:pPr>
              <w:pStyle w:val="TAC"/>
            </w:pPr>
            <w:r w:rsidRPr="00A20210">
              <w:t>…</w:t>
            </w:r>
          </w:p>
        </w:tc>
        <w:tc>
          <w:tcPr>
            <w:tcW w:w="1134" w:type="dxa"/>
            <w:gridSpan w:val="2"/>
            <w:tcBorders>
              <w:top w:val="nil"/>
              <w:left w:val="single" w:sz="6" w:space="0" w:color="auto"/>
              <w:bottom w:val="nil"/>
              <w:right w:val="nil"/>
            </w:tcBorders>
          </w:tcPr>
          <w:p w14:paraId="712EAEEB" w14:textId="77777777" w:rsidR="00531649" w:rsidRPr="00A20210" w:rsidRDefault="00531649" w:rsidP="00026BE7">
            <w:pPr>
              <w:pStyle w:val="TAL"/>
            </w:pPr>
            <w:r w:rsidRPr="00A20210">
              <w:t>octet t+1</w:t>
            </w:r>
          </w:p>
          <w:p w14:paraId="26F96868" w14:textId="77777777" w:rsidR="00531649" w:rsidRPr="00A20210" w:rsidRDefault="00531649" w:rsidP="00026BE7">
            <w:pPr>
              <w:pStyle w:val="TAL"/>
            </w:pPr>
          </w:p>
          <w:p w14:paraId="49271B26" w14:textId="77777777" w:rsidR="00531649" w:rsidRPr="00A20210" w:rsidRDefault="00531649" w:rsidP="00026BE7">
            <w:pPr>
              <w:pStyle w:val="TAL"/>
            </w:pPr>
            <w:r w:rsidRPr="00A20210">
              <w:t>octet u</w:t>
            </w:r>
          </w:p>
        </w:tc>
      </w:tr>
      <w:tr w:rsidR="00531649" w:rsidRPr="00A20210" w14:paraId="37BE4D7B" w14:textId="77777777" w:rsidTr="00026BE7">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3CB6D44" w14:textId="77777777" w:rsidR="00531649" w:rsidRPr="00A20210" w:rsidRDefault="00531649" w:rsidP="00026BE7">
            <w:pPr>
              <w:pStyle w:val="TAC"/>
            </w:pPr>
          </w:p>
          <w:p w14:paraId="4E2B7CBB" w14:textId="77777777" w:rsidR="00531649" w:rsidRPr="00A20210" w:rsidRDefault="00531649" w:rsidP="00026BE7">
            <w:pPr>
              <w:pStyle w:val="TAC"/>
            </w:pPr>
          </w:p>
          <w:p w14:paraId="755CE028" w14:textId="77777777" w:rsidR="00531649" w:rsidRPr="00A20210" w:rsidRDefault="00531649" w:rsidP="00026BE7">
            <w:pPr>
              <w:pStyle w:val="TAC"/>
            </w:pPr>
          </w:p>
          <w:p w14:paraId="071050A7" w14:textId="77777777" w:rsidR="00531649" w:rsidRPr="00A20210" w:rsidRDefault="00531649" w:rsidP="00026BE7">
            <w:pPr>
              <w:pStyle w:val="TAC"/>
            </w:pPr>
            <w:r w:rsidRPr="00A20210">
              <w:t>ATSSS rule n</w:t>
            </w:r>
          </w:p>
        </w:tc>
        <w:tc>
          <w:tcPr>
            <w:tcW w:w="1134" w:type="dxa"/>
            <w:gridSpan w:val="2"/>
            <w:tcBorders>
              <w:top w:val="nil"/>
              <w:left w:val="single" w:sz="6" w:space="0" w:color="auto"/>
              <w:bottom w:val="nil"/>
              <w:right w:val="nil"/>
            </w:tcBorders>
          </w:tcPr>
          <w:p w14:paraId="17F2BC5C" w14:textId="77777777" w:rsidR="00531649" w:rsidRPr="00A20210" w:rsidRDefault="00531649" w:rsidP="00026BE7">
            <w:pPr>
              <w:pStyle w:val="TAL"/>
            </w:pPr>
            <w:r w:rsidRPr="00A20210">
              <w:t>octet u+1</w:t>
            </w:r>
          </w:p>
          <w:p w14:paraId="5630D6E8" w14:textId="77777777" w:rsidR="00531649" w:rsidRPr="00A20210" w:rsidRDefault="00531649" w:rsidP="00026BE7">
            <w:pPr>
              <w:pStyle w:val="TAL"/>
            </w:pPr>
          </w:p>
          <w:p w14:paraId="2AB1790B" w14:textId="77777777" w:rsidR="00531649" w:rsidRPr="00A20210" w:rsidRDefault="00531649" w:rsidP="00026BE7">
            <w:pPr>
              <w:pStyle w:val="TAL"/>
            </w:pPr>
          </w:p>
          <w:p w14:paraId="757D7103" w14:textId="77777777" w:rsidR="00531649" w:rsidRPr="00A20210" w:rsidRDefault="00531649" w:rsidP="00026BE7">
            <w:pPr>
              <w:pStyle w:val="TAL"/>
            </w:pPr>
          </w:p>
          <w:p w14:paraId="68656E02" w14:textId="77777777" w:rsidR="00531649" w:rsidRPr="00A20210" w:rsidRDefault="00531649" w:rsidP="00026BE7">
            <w:pPr>
              <w:pStyle w:val="TAL"/>
            </w:pPr>
          </w:p>
          <w:p w14:paraId="163A2E8D" w14:textId="77777777" w:rsidR="00531649" w:rsidRPr="00A20210" w:rsidRDefault="00531649" w:rsidP="00026BE7">
            <w:pPr>
              <w:pStyle w:val="TAL"/>
            </w:pPr>
          </w:p>
          <w:p w14:paraId="5118994F" w14:textId="77777777" w:rsidR="00531649" w:rsidRPr="00A20210" w:rsidRDefault="00531649" w:rsidP="00026BE7">
            <w:pPr>
              <w:pStyle w:val="TAL"/>
            </w:pPr>
            <w:r w:rsidRPr="00A20210">
              <w:t>octet a</w:t>
            </w:r>
          </w:p>
        </w:tc>
      </w:tr>
    </w:tbl>
    <w:p w14:paraId="1AAF4319" w14:textId="77777777" w:rsidR="00531649" w:rsidRPr="00A20210" w:rsidRDefault="00531649" w:rsidP="00531649">
      <w:pPr>
        <w:pStyle w:val="TF"/>
      </w:pPr>
      <w:bookmarkStart w:id="36"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91E8CCC" w14:textId="77777777" w:rsidTr="00026BE7">
        <w:trPr>
          <w:gridAfter w:val="1"/>
          <w:wAfter w:w="28" w:type="dxa"/>
          <w:cantSplit/>
          <w:jc w:val="center"/>
        </w:trPr>
        <w:tc>
          <w:tcPr>
            <w:tcW w:w="708" w:type="dxa"/>
            <w:gridSpan w:val="2"/>
          </w:tcPr>
          <w:bookmarkEnd w:id="36"/>
          <w:p w14:paraId="50ADE0A3" w14:textId="77777777" w:rsidR="00531649" w:rsidRPr="00A20210" w:rsidRDefault="00531649" w:rsidP="00026BE7">
            <w:pPr>
              <w:pStyle w:val="TAC"/>
            </w:pPr>
            <w:r w:rsidRPr="00A20210">
              <w:lastRenderedPageBreak/>
              <w:t>8</w:t>
            </w:r>
          </w:p>
        </w:tc>
        <w:tc>
          <w:tcPr>
            <w:tcW w:w="709" w:type="dxa"/>
          </w:tcPr>
          <w:p w14:paraId="398F9CCA" w14:textId="77777777" w:rsidR="00531649" w:rsidRPr="00A20210" w:rsidRDefault="00531649" w:rsidP="00026BE7">
            <w:pPr>
              <w:pStyle w:val="TAC"/>
            </w:pPr>
            <w:r w:rsidRPr="00A20210">
              <w:t>7</w:t>
            </w:r>
          </w:p>
        </w:tc>
        <w:tc>
          <w:tcPr>
            <w:tcW w:w="709" w:type="dxa"/>
          </w:tcPr>
          <w:p w14:paraId="557EC779" w14:textId="77777777" w:rsidR="00531649" w:rsidRPr="00A20210" w:rsidRDefault="00531649" w:rsidP="00026BE7">
            <w:pPr>
              <w:pStyle w:val="TAC"/>
            </w:pPr>
            <w:r w:rsidRPr="00A20210">
              <w:t>6</w:t>
            </w:r>
          </w:p>
        </w:tc>
        <w:tc>
          <w:tcPr>
            <w:tcW w:w="709" w:type="dxa"/>
          </w:tcPr>
          <w:p w14:paraId="7BB761D8" w14:textId="77777777" w:rsidR="00531649" w:rsidRPr="00A20210" w:rsidRDefault="00531649" w:rsidP="00026BE7">
            <w:pPr>
              <w:pStyle w:val="TAC"/>
            </w:pPr>
            <w:r w:rsidRPr="00A20210">
              <w:t>5</w:t>
            </w:r>
          </w:p>
        </w:tc>
        <w:tc>
          <w:tcPr>
            <w:tcW w:w="709" w:type="dxa"/>
          </w:tcPr>
          <w:p w14:paraId="45318318" w14:textId="77777777" w:rsidR="00531649" w:rsidRPr="00A20210" w:rsidRDefault="00531649" w:rsidP="00026BE7">
            <w:pPr>
              <w:pStyle w:val="TAC"/>
            </w:pPr>
            <w:r w:rsidRPr="00A20210">
              <w:t>4</w:t>
            </w:r>
          </w:p>
        </w:tc>
        <w:tc>
          <w:tcPr>
            <w:tcW w:w="709" w:type="dxa"/>
          </w:tcPr>
          <w:p w14:paraId="177F11A7" w14:textId="77777777" w:rsidR="00531649" w:rsidRPr="00A20210" w:rsidRDefault="00531649" w:rsidP="00026BE7">
            <w:pPr>
              <w:pStyle w:val="TAC"/>
            </w:pPr>
            <w:r w:rsidRPr="00A20210">
              <w:t>3</w:t>
            </w:r>
          </w:p>
        </w:tc>
        <w:tc>
          <w:tcPr>
            <w:tcW w:w="709" w:type="dxa"/>
          </w:tcPr>
          <w:p w14:paraId="00D4F6A8" w14:textId="77777777" w:rsidR="00531649" w:rsidRPr="00A20210" w:rsidRDefault="00531649" w:rsidP="00026BE7">
            <w:pPr>
              <w:pStyle w:val="TAC"/>
            </w:pPr>
            <w:r w:rsidRPr="00A20210">
              <w:t>2</w:t>
            </w:r>
          </w:p>
        </w:tc>
        <w:tc>
          <w:tcPr>
            <w:tcW w:w="709" w:type="dxa"/>
          </w:tcPr>
          <w:p w14:paraId="05074D59" w14:textId="77777777" w:rsidR="00531649" w:rsidRPr="00A20210" w:rsidRDefault="00531649" w:rsidP="00026BE7">
            <w:pPr>
              <w:pStyle w:val="TAC"/>
            </w:pPr>
            <w:r w:rsidRPr="00A20210">
              <w:t>1</w:t>
            </w:r>
          </w:p>
        </w:tc>
        <w:tc>
          <w:tcPr>
            <w:tcW w:w="1134" w:type="dxa"/>
            <w:gridSpan w:val="2"/>
          </w:tcPr>
          <w:p w14:paraId="042EF94C" w14:textId="77777777" w:rsidR="00531649" w:rsidRPr="00A20210" w:rsidRDefault="00531649" w:rsidP="00026BE7">
            <w:pPr>
              <w:pStyle w:val="TAL"/>
            </w:pPr>
          </w:p>
        </w:tc>
      </w:tr>
      <w:tr w:rsidR="00531649" w:rsidRPr="00A20210" w14:paraId="1FD3DDD3"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0C1A72" w14:textId="77777777" w:rsidR="00531649" w:rsidRPr="00A20210" w:rsidRDefault="00531649" w:rsidP="00026BE7">
            <w:pPr>
              <w:pStyle w:val="TAC"/>
            </w:pPr>
            <w:r w:rsidRPr="00A20210">
              <w:t>Length of ATSSS rule</w:t>
            </w:r>
          </w:p>
        </w:tc>
        <w:tc>
          <w:tcPr>
            <w:tcW w:w="1134" w:type="dxa"/>
            <w:gridSpan w:val="2"/>
          </w:tcPr>
          <w:p w14:paraId="1F5F4F7F" w14:textId="77777777" w:rsidR="00531649" w:rsidRPr="00A20210" w:rsidRDefault="00531649" w:rsidP="00026BE7">
            <w:pPr>
              <w:pStyle w:val="TAL"/>
            </w:pPr>
            <w:r w:rsidRPr="00A20210">
              <w:t>octet 4</w:t>
            </w:r>
          </w:p>
          <w:p w14:paraId="26798AF0" w14:textId="77777777" w:rsidR="00531649" w:rsidRPr="00A20210" w:rsidRDefault="00531649" w:rsidP="00026BE7">
            <w:pPr>
              <w:pStyle w:val="TAL"/>
            </w:pPr>
            <w:r w:rsidRPr="00A20210">
              <w:t>octet 5</w:t>
            </w:r>
          </w:p>
        </w:tc>
      </w:tr>
      <w:tr w:rsidR="00531649" w:rsidRPr="00A20210" w14:paraId="0896C95C"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1A9D1" w14:textId="77777777" w:rsidR="00531649" w:rsidRPr="00A20210" w:rsidRDefault="00531649" w:rsidP="00026BE7">
            <w:pPr>
              <w:pStyle w:val="TAC"/>
            </w:pPr>
            <w:r w:rsidRPr="00A20210">
              <w:t>ATSSS rule ID</w:t>
            </w:r>
          </w:p>
        </w:tc>
        <w:tc>
          <w:tcPr>
            <w:tcW w:w="1134" w:type="dxa"/>
            <w:gridSpan w:val="2"/>
          </w:tcPr>
          <w:p w14:paraId="5B0C7950" w14:textId="77777777" w:rsidR="00531649" w:rsidRPr="00A20210" w:rsidRDefault="00531649" w:rsidP="00026BE7">
            <w:pPr>
              <w:pStyle w:val="TAL"/>
            </w:pPr>
            <w:r w:rsidRPr="00A20210">
              <w:t>octet 6</w:t>
            </w:r>
          </w:p>
        </w:tc>
      </w:tr>
      <w:tr w:rsidR="00531649" w:rsidRPr="00A20210" w14:paraId="43AE0838"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B772FD" w14:textId="77777777" w:rsidR="00531649" w:rsidRPr="00A20210" w:rsidRDefault="00531649" w:rsidP="00026BE7">
            <w:pPr>
              <w:pStyle w:val="TAC"/>
            </w:pPr>
            <w:r w:rsidRPr="00A20210">
              <w:t>ATSSS rule operation</w:t>
            </w:r>
          </w:p>
        </w:tc>
        <w:tc>
          <w:tcPr>
            <w:tcW w:w="1134" w:type="dxa"/>
            <w:gridSpan w:val="2"/>
          </w:tcPr>
          <w:p w14:paraId="67C31FF6" w14:textId="77777777" w:rsidR="00531649" w:rsidRPr="00A20210" w:rsidRDefault="00531649" w:rsidP="00026BE7">
            <w:pPr>
              <w:pStyle w:val="TAL"/>
            </w:pPr>
            <w:r w:rsidRPr="00A20210">
              <w:t>octet 7</w:t>
            </w:r>
          </w:p>
        </w:tc>
      </w:tr>
      <w:tr w:rsidR="00531649" w:rsidRPr="00A20210" w14:paraId="327A1C8E"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7E1CBF" w14:textId="77777777" w:rsidR="00531649" w:rsidRPr="00A20210" w:rsidRDefault="00531649" w:rsidP="00026BE7">
            <w:pPr>
              <w:pStyle w:val="TAC"/>
            </w:pPr>
            <w:r w:rsidRPr="00A20210">
              <w:t>Precedence value of ATSSS rule</w:t>
            </w:r>
          </w:p>
        </w:tc>
        <w:tc>
          <w:tcPr>
            <w:tcW w:w="1134" w:type="dxa"/>
            <w:gridSpan w:val="2"/>
          </w:tcPr>
          <w:p w14:paraId="2F217B0B" w14:textId="77777777" w:rsidR="00531649" w:rsidRPr="00A20210" w:rsidRDefault="00531649" w:rsidP="00026BE7">
            <w:pPr>
              <w:pStyle w:val="TAL"/>
            </w:pPr>
            <w:r w:rsidRPr="00A20210">
              <w:t>octet 8</w:t>
            </w:r>
          </w:p>
        </w:tc>
      </w:tr>
      <w:tr w:rsidR="00531649" w:rsidRPr="00A20210" w14:paraId="035F5F61"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A638F9" w14:textId="77777777" w:rsidR="00531649" w:rsidRPr="00A20210" w:rsidRDefault="00531649" w:rsidP="00026BE7">
            <w:pPr>
              <w:pStyle w:val="TAC"/>
            </w:pPr>
            <w:r w:rsidRPr="00A20210">
              <w:t>Length of traffic descriptor</w:t>
            </w:r>
          </w:p>
        </w:tc>
        <w:tc>
          <w:tcPr>
            <w:tcW w:w="1134" w:type="dxa"/>
            <w:gridSpan w:val="2"/>
          </w:tcPr>
          <w:p w14:paraId="30E46394" w14:textId="77777777" w:rsidR="00531649" w:rsidRPr="00A20210" w:rsidRDefault="00531649" w:rsidP="00026BE7">
            <w:pPr>
              <w:pStyle w:val="TAL"/>
            </w:pPr>
            <w:r w:rsidRPr="00A20210">
              <w:t>octet 9</w:t>
            </w:r>
          </w:p>
          <w:p w14:paraId="44CCE44E" w14:textId="77777777" w:rsidR="00531649" w:rsidRPr="00A20210" w:rsidRDefault="00531649" w:rsidP="00026BE7">
            <w:pPr>
              <w:pStyle w:val="TAL"/>
            </w:pPr>
            <w:r w:rsidRPr="00A20210">
              <w:t>octet 10</w:t>
            </w:r>
          </w:p>
        </w:tc>
      </w:tr>
      <w:tr w:rsidR="00531649" w:rsidRPr="00A20210" w14:paraId="2780D351"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CDAB3F2" w14:textId="77777777" w:rsidR="00531649" w:rsidRPr="00A20210" w:rsidRDefault="00531649" w:rsidP="00026BE7">
            <w:pPr>
              <w:pStyle w:val="TAC"/>
            </w:pPr>
          </w:p>
          <w:p w14:paraId="6D365574" w14:textId="77777777" w:rsidR="00531649" w:rsidRPr="00A20210" w:rsidRDefault="00531649" w:rsidP="00026BE7">
            <w:pPr>
              <w:pStyle w:val="TAC"/>
            </w:pPr>
          </w:p>
          <w:p w14:paraId="58793DCC" w14:textId="77777777" w:rsidR="00531649" w:rsidRPr="00A20210" w:rsidRDefault="00531649" w:rsidP="00026BE7">
            <w:pPr>
              <w:pStyle w:val="TAC"/>
            </w:pPr>
            <w:r w:rsidRPr="00A20210">
              <w:t>Traffic descriptor</w:t>
            </w:r>
          </w:p>
        </w:tc>
        <w:tc>
          <w:tcPr>
            <w:tcW w:w="1134" w:type="dxa"/>
            <w:gridSpan w:val="2"/>
          </w:tcPr>
          <w:p w14:paraId="3E44A249" w14:textId="77777777" w:rsidR="00531649" w:rsidRPr="00A20210" w:rsidRDefault="00531649" w:rsidP="00026BE7">
            <w:pPr>
              <w:pStyle w:val="TAL"/>
            </w:pPr>
            <w:r w:rsidRPr="00A20210">
              <w:t>octet 11</w:t>
            </w:r>
          </w:p>
          <w:p w14:paraId="6A12A8ED" w14:textId="77777777" w:rsidR="00531649" w:rsidRPr="00A20210" w:rsidRDefault="00531649" w:rsidP="00026BE7">
            <w:pPr>
              <w:pStyle w:val="TAL"/>
            </w:pPr>
          </w:p>
          <w:p w14:paraId="68E78734" w14:textId="77777777" w:rsidR="00531649" w:rsidRPr="00A20210" w:rsidRDefault="00531649" w:rsidP="00026BE7">
            <w:pPr>
              <w:pStyle w:val="TAL"/>
            </w:pPr>
          </w:p>
          <w:p w14:paraId="153AC071" w14:textId="77777777" w:rsidR="00531649" w:rsidRPr="00A20210" w:rsidRDefault="00531649" w:rsidP="00026BE7">
            <w:pPr>
              <w:pStyle w:val="TAL"/>
            </w:pPr>
          </w:p>
          <w:p w14:paraId="09F56DC5" w14:textId="77777777" w:rsidR="00531649" w:rsidRPr="00A20210" w:rsidRDefault="00531649" w:rsidP="00026BE7">
            <w:pPr>
              <w:pStyle w:val="TAL"/>
            </w:pPr>
            <w:r w:rsidRPr="00A20210">
              <w:t>octet f</w:t>
            </w:r>
          </w:p>
        </w:tc>
      </w:tr>
      <w:tr w:rsidR="00531649" w:rsidRPr="00A20210" w14:paraId="42283E05"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4379F79" w14:textId="77777777" w:rsidR="00531649" w:rsidRPr="00A20210" w:rsidRDefault="00531649" w:rsidP="00026BE7">
            <w:pPr>
              <w:pStyle w:val="TAC"/>
            </w:pPr>
          </w:p>
          <w:p w14:paraId="34ED9EA7" w14:textId="77777777" w:rsidR="00531649" w:rsidRPr="00A20210" w:rsidRDefault="00531649" w:rsidP="00026BE7">
            <w:pPr>
              <w:pStyle w:val="TAC"/>
            </w:pPr>
            <w:r w:rsidRPr="00A20210">
              <w:t>Access selection descriptor</w:t>
            </w:r>
          </w:p>
        </w:tc>
        <w:tc>
          <w:tcPr>
            <w:tcW w:w="1134" w:type="dxa"/>
            <w:gridSpan w:val="2"/>
          </w:tcPr>
          <w:p w14:paraId="1AEC4144" w14:textId="77777777" w:rsidR="00531649" w:rsidRPr="00A20210" w:rsidRDefault="00531649" w:rsidP="00026BE7">
            <w:pPr>
              <w:pStyle w:val="TAL"/>
            </w:pPr>
            <w:r w:rsidRPr="00A20210">
              <w:t>octet f+1</w:t>
            </w:r>
          </w:p>
          <w:p w14:paraId="749083F3" w14:textId="77777777" w:rsidR="00531649" w:rsidRPr="00A20210" w:rsidRDefault="00531649" w:rsidP="00026BE7">
            <w:pPr>
              <w:pStyle w:val="TAL"/>
            </w:pPr>
          </w:p>
          <w:p w14:paraId="6722EE98" w14:textId="77777777" w:rsidR="00531649" w:rsidRPr="00A20210" w:rsidRDefault="00531649" w:rsidP="00026BE7">
            <w:pPr>
              <w:pStyle w:val="TAL"/>
            </w:pPr>
            <w:r w:rsidRPr="00A20210">
              <w:t>octet s*</w:t>
            </w:r>
          </w:p>
        </w:tc>
      </w:tr>
    </w:tbl>
    <w:p w14:paraId="1CE028E0" w14:textId="77777777" w:rsidR="00531649" w:rsidRPr="00A20210" w:rsidRDefault="00531649" w:rsidP="00531649">
      <w:pPr>
        <w:pStyle w:val="NF"/>
      </w:pPr>
    </w:p>
    <w:p w14:paraId="5E8CD1CB" w14:textId="77777777" w:rsidR="00531649" w:rsidRDefault="00531649" w:rsidP="00531649">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531649" w14:paraId="1852393E"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5B595055" w14:textId="77777777" w:rsidR="00531649" w:rsidRDefault="00531649" w:rsidP="00026BE7">
            <w:pPr>
              <w:pStyle w:val="TAC"/>
              <w:rPr>
                <w:lang w:eastAsia="en-GB"/>
              </w:rPr>
            </w:pPr>
            <w:r>
              <w:rPr>
                <w:lang w:eastAsia="en-GB"/>
              </w:rPr>
              <w:t>Length of access selection descriptor</w:t>
            </w:r>
          </w:p>
        </w:tc>
        <w:tc>
          <w:tcPr>
            <w:tcW w:w="1134" w:type="dxa"/>
          </w:tcPr>
          <w:p w14:paraId="0C6BA2D3" w14:textId="77777777" w:rsidR="00531649" w:rsidRDefault="00531649" w:rsidP="00026BE7">
            <w:pPr>
              <w:pStyle w:val="TAL"/>
              <w:rPr>
                <w:lang w:eastAsia="en-GB"/>
              </w:rPr>
            </w:pPr>
            <w:r>
              <w:rPr>
                <w:lang w:eastAsia="en-GB"/>
              </w:rPr>
              <w:t>octet f+1</w:t>
            </w:r>
          </w:p>
        </w:tc>
      </w:tr>
      <w:tr w:rsidR="00531649" w14:paraId="2E9FB3B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256AC908" w14:textId="77777777" w:rsidR="00531649" w:rsidRDefault="00531649" w:rsidP="00026BE7">
            <w:pPr>
              <w:pStyle w:val="TAC"/>
              <w:rPr>
                <w:lang w:eastAsia="en-GB"/>
              </w:rPr>
            </w:pPr>
            <w:r>
              <w:rPr>
                <w:lang w:eastAsia="en-GB"/>
              </w:rPr>
              <w:t>Steering functionality</w:t>
            </w:r>
          </w:p>
        </w:tc>
        <w:tc>
          <w:tcPr>
            <w:tcW w:w="1134" w:type="dxa"/>
          </w:tcPr>
          <w:p w14:paraId="0CAEF2A7" w14:textId="77777777" w:rsidR="00531649" w:rsidRDefault="00531649" w:rsidP="00026BE7">
            <w:pPr>
              <w:pStyle w:val="TAL"/>
              <w:rPr>
                <w:lang w:eastAsia="en-GB"/>
              </w:rPr>
            </w:pPr>
            <w:r>
              <w:rPr>
                <w:lang w:eastAsia="en-GB"/>
              </w:rPr>
              <w:t>octet f+2</w:t>
            </w:r>
          </w:p>
        </w:tc>
      </w:tr>
      <w:tr w:rsidR="00531649" w14:paraId="2C088280"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3FBED637" w14:textId="77777777" w:rsidR="00531649" w:rsidRDefault="00531649" w:rsidP="00026BE7">
            <w:pPr>
              <w:pStyle w:val="TAC"/>
              <w:rPr>
                <w:lang w:eastAsia="en-GB"/>
              </w:rPr>
            </w:pPr>
            <w:r>
              <w:rPr>
                <w:lang w:eastAsia="en-GB"/>
              </w:rPr>
              <w:t>Steering mode</w:t>
            </w:r>
          </w:p>
        </w:tc>
        <w:tc>
          <w:tcPr>
            <w:tcW w:w="1134" w:type="dxa"/>
          </w:tcPr>
          <w:p w14:paraId="172CC82F" w14:textId="77777777" w:rsidR="00531649" w:rsidRDefault="00531649" w:rsidP="00026BE7">
            <w:pPr>
              <w:pStyle w:val="TAL"/>
              <w:rPr>
                <w:lang w:eastAsia="en-GB"/>
              </w:rPr>
            </w:pPr>
            <w:r>
              <w:rPr>
                <w:lang w:eastAsia="en-GB"/>
              </w:rPr>
              <w:t>octet f+3</w:t>
            </w:r>
          </w:p>
        </w:tc>
      </w:tr>
      <w:tr w:rsidR="00531649" w14:paraId="6CEC8F72" w14:textId="77777777" w:rsidTr="00026BE7">
        <w:trPr>
          <w:jc w:val="center"/>
        </w:trPr>
        <w:tc>
          <w:tcPr>
            <w:tcW w:w="5671" w:type="dxa"/>
            <w:tcBorders>
              <w:top w:val="nil"/>
              <w:left w:val="single" w:sz="6" w:space="0" w:color="auto"/>
              <w:bottom w:val="single" w:sz="6" w:space="0" w:color="auto"/>
              <w:right w:val="single" w:sz="6" w:space="0" w:color="auto"/>
            </w:tcBorders>
          </w:tcPr>
          <w:p w14:paraId="5D8330A8" w14:textId="77777777" w:rsidR="00531649" w:rsidRDefault="00531649" w:rsidP="00026BE7">
            <w:pPr>
              <w:pStyle w:val="TAC"/>
              <w:rPr>
                <w:lang w:eastAsia="en-GB"/>
              </w:rPr>
            </w:pPr>
            <w:r>
              <w:rPr>
                <w:lang w:eastAsia="en-GB"/>
              </w:rPr>
              <w:t>Steering mode information</w:t>
            </w:r>
          </w:p>
        </w:tc>
        <w:tc>
          <w:tcPr>
            <w:tcW w:w="1134" w:type="dxa"/>
          </w:tcPr>
          <w:p w14:paraId="0CEE73CD" w14:textId="77777777" w:rsidR="00531649" w:rsidRDefault="00531649" w:rsidP="00026BE7">
            <w:pPr>
              <w:pStyle w:val="TAL"/>
              <w:rPr>
                <w:lang w:eastAsia="en-GB"/>
              </w:rPr>
            </w:pPr>
            <w:r>
              <w:rPr>
                <w:lang w:eastAsia="en-GB"/>
              </w:rPr>
              <w:t>octet f+4*</w:t>
            </w:r>
          </w:p>
          <w:p w14:paraId="32DD3FFD" w14:textId="77777777" w:rsidR="00531649" w:rsidRDefault="00531649" w:rsidP="00026BE7">
            <w:pPr>
              <w:pStyle w:val="TAL"/>
              <w:rPr>
                <w:lang w:eastAsia="en-GB"/>
              </w:rPr>
            </w:pPr>
            <w:r>
              <w:rPr>
                <w:lang w:eastAsia="en-GB"/>
              </w:rPr>
              <w:t>(NOTE)</w:t>
            </w:r>
          </w:p>
        </w:tc>
      </w:tr>
      <w:tr w:rsidR="00531649" w14:paraId="5D807794" w14:textId="77777777" w:rsidTr="00026BE7">
        <w:trPr>
          <w:jc w:val="center"/>
        </w:trPr>
        <w:tc>
          <w:tcPr>
            <w:tcW w:w="5671" w:type="dxa"/>
            <w:tcBorders>
              <w:top w:val="nil"/>
              <w:left w:val="single" w:sz="6" w:space="0" w:color="auto"/>
              <w:bottom w:val="single" w:sz="4" w:space="0" w:color="auto"/>
              <w:right w:val="single" w:sz="6" w:space="0" w:color="auto"/>
            </w:tcBorders>
          </w:tcPr>
          <w:p w14:paraId="4A47EDA4" w14:textId="77777777" w:rsidR="00531649" w:rsidRDefault="00531649" w:rsidP="00026BE7">
            <w:pPr>
              <w:pStyle w:val="TAC"/>
              <w:rPr>
                <w:lang w:eastAsia="en-GB"/>
              </w:rPr>
            </w:pPr>
            <w:r>
              <w:rPr>
                <w:lang w:eastAsia="en-GB"/>
              </w:rPr>
              <w:t>Steering mode additional indicator</w:t>
            </w:r>
          </w:p>
        </w:tc>
        <w:tc>
          <w:tcPr>
            <w:tcW w:w="1134" w:type="dxa"/>
          </w:tcPr>
          <w:p w14:paraId="447495B4" w14:textId="77777777" w:rsidR="00531649" w:rsidRDefault="00531649" w:rsidP="00026BE7">
            <w:pPr>
              <w:pStyle w:val="TAL"/>
              <w:rPr>
                <w:lang w:eastAsia="en-GB"/>
              </w:rPr>
            </w:pPr>
            <w:r>
              <w:rPr>
                <w:lang w:eastAsia="en-GB"/>
              </w:rPr>
              <w:t>octet z*</w:t>
            </w:r>
          </w:p>
          <w:p w14:paraId="479FEE29" w14:textId="77777777" w:rsidR="00531649" w:rsidRDefault="00531649" w:rsidP="00026BE7">
            <w:pPr>
              <w:pStyle w:val="TAL"/>
              <w:rPr>
                <w:lang w:val="en-US" w:eastAsia="en-GB"/>
              </w:rPr>
            </w:pPr>
            <w:r>
              <w:rPr>
                <w:lang w:eastAsia="en-GB"/>
              </w:rPr>
              <w:t>(NOTE)</w:t>
            </w:r>
          </w:p>
        </w:tc>
      </w:tr>
      <w:tr w:rsidR="00531649" w14:paraId="66F7B479" w14:textId="77777777" w:rsidTr="00026BE7">
        <w:trPr>
          <w:jc w:val="center"/>
        </w:trPr>
        <w:tc>
          <w:tcPr>
            <w:tcW w:w="5671" w:type="dxa"/>
            <w:tcBorders>
              <w:top w:val="single" w:sz="4" w:space="0" w:color="auto"/>
              <w:left w:val="single" w:sz="6" w:space="0" w:color="auto"/>
              <w:bottom w:val="single" w:sz="4" w:space="0" w:color="auto"/>
              <w:right w:val="single" w:sz="6" w:space="0" w:color="auto"/>
            </w:tcBorders>
          </w:tcPr>
          <w:p w14:paraId="24785D0E" w14:textId="77777777" w:rsidR="00531649" w:rsidRDefault="00531649" w:rsidP="00026BE7">
            <w:pPr>
              <w:pStyle w:val="TAC"/>
              <w:rPr>
                <w:lang w:eastAsia="en-GB"/>
              </w:rPr>
            </w:pPr>
          </w:p>
          <w:p w14:paraId="3896B854" w14:textId="77777777" w:rsidR="00531649" w:rsidRDefault="00531649" w:rsidP="00026BE7">
            <w:pPr>
              <w:pStyle w:val="TAC"/>
              <w:rPr>
                <w:lang w:eastAsia="en-GB"/>
              </w:rPr>
            </w:pPr>
            <w:r>
              <w:rPr>
                <w:lang w:eastAsia="en-GB"/>
              </w:rPr>
              <w:t>Threshold values</w:t>
            </w:r>
          </w:p>
        </w:tc>
        <w:tc>
          <w:tcPr>
            <w:tcW w:w="1134" w:type="dxa"/>
          </w:tcPr>
          <w:p w14:paraId="092A4AFB" w14:textId="77777777" w:rsidR="00531649" w:rsidRDefault="00531649" w:rsidP="00026BE7">
            <w:pPr>
              <w:pStyle w:val="TAL"/>
              <w:rPr>
                <w:lang w:eastAsia="en-GB"/>
              </w:rPr>
            </w:pPr>
            <w:r>
              <w:rPr>
                <w:lang w:eastAsia="en-GB"/>
              </w:rPr>
              <w:t>octet z+1*</w:t>
            </w:r>
          </w:p>
          <w:p w14:paraId="368B3834" w14:textId="77777777" w:rsidR="00531649" w:rsidRDefault="00531649" w:rsidP="00026BE7">
            <w:pPr>
              <w:pStyle w:val="TAL"/>
              <w:rPr>
                <w:lang w:eastAsia="zh-CN"/>
              </w:rPr>
            </w:pPr>
            <w:r>
              <w:rPr>
                <w:rFonts w:hint="eastAsia"/>
                <w:lang w:eastAsia="zh-CN"/>
              </w:rPr>
              <w:t>(</w:t>
            </w:r>
            <w:r>
              <w:rPr>
                <w:lang w:eastAsia="zh-CN"/>
              </w:rPr>
              <w:t>NOTE)</w:t>
            </w:r>
          </w:p>
          <w:p w14:paraId="15F80580" w14:textId="77777777" w:rsidR="00531649" w:rsidRDefault="00531649" w:rsidP="00026BE7">
            <w:pPr>
              <w:pStyle w:val="TAL"/>
              <w:rPr>
                <w:lang w:eastAsia="en-GB"/>
              </w:rPr>
            </w:pPr>
            <w:r>
              <w:rPr>
                <w:lang w:eastAsia="en-GB"/>
              </w:rPr>
              <w:t>octet s*</w:t>
            </w:r>
          </w:p>
        </w:tc>
      </w:tr>
      <w:tr w:rsidR="00531649" w14:paraId="2A60D62E" w14:textId="77777777" w:rsidTr="00026BE7">
        <w:trPr>
          <w:jc w:val="center"/>
        </w:trPr>
        <w:tc>
          <w:tcPr>
            <w:tcW w:w="5671" w:type="dxa"/>
            <w:tcBorders>
              <w:top w:val="single" w:sz="4" w:space="0" w:color="auto"/>
              <w:left w:val="single" w:sz="6" w:space="0" w:color="auto"/>
              <w:bottom w:val="single" w:sz="6" w:space="0" w:color="auto"/>
              <w:right w:val="single" w:sz="6" w:space="0" w:color="auto"/>
            </w:tcBorders>
          </w:tcPr>
          <w:p w14:paraId="47D36FE8" w14:textId="77777777" w:rsidR="00531649" w:rsidRDefault="00531649" w:rsidP="00026BE7">
            <w:pPr>
              <w:pStyle w:val="TAC"/>
              <w:rPr>
                <w:lang w:eastAsia="en-GB"/>
              </w:rPr>
            </w:pPr>
            <w:r>
              <w:rPr>
                <w:lang w:eastAsia="en-GB"/>
              </w:rPr>
              <w:t>Transport mode</w:t>
            </w:r>
          </w:p>
        </w:tc>
        <w:tc>
          <w:tcPr>
            <w:tcW w:w="1134" w:type="dxa"/>
          </w:tcPr>
          <w:p w14:paraId="1578EAFB" w14:textId="77777777" w:rsidR="00531649" w:rsidRDefault="00531649" w:rsidP="00026BE7">
            <w:pPr>
              <w:pStyle w:val="TAL"/>
              <w:rPr>
                <w:lang w:eastAsia="en-GB"/>
              </w:rPr>
            </w:pPr>
            <w:r>
              <w:rPr>
                <w:lang w:eastAsia="en-GB"/>
              </w:rPr>
              <w:t>octet s+1*</w:t>
            </w:r>
          </w:p>
          <w:p w14:paraId="5ADB4E89" w14:textId="77777777" w:rsidR="00531649" w:rsidRDefault="00531649" w:rsidP="00026BE7">
            <w:pPr>
              <w:pStyle w:val="TAL"/>
              <w:rPr>
                <w:lang w:eastAsia="en-GB"/>
              </w:rPr>
            </w:pPr>
            <w:r>
              <w:rPr>
                <w:lang w:eastAsia="en-GB"/>
              </w:rPr>
              <w:t>(NOTE)</w:t>
            </w:r>
          </w:p>
        </w:tc>
      </w:tr>
    </w:tbl>
    <w:p w14:paraId="60057894" w14:textId="77777777" w:rsidR="00531649" w:rsidRDefault="00531649" w:rsidP="00531649">
      <w:pPr>
        <w:pStyle w:val="NF"/>
      </w:pPr>
    </w:p>
    <w:p w14:paraId="4CEFA5C0" w14:textId="77777777" w:rsidR="00531649" w:rsidRPr="00A20210" w:rsidRDefault="00531649" w:rsidP="00531649">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20B68461" w14:textId="77777777" w:rsidR="00531649" w:rsidRPr="00A20210" w:rsidRDefault="00531649" w:rsidP="00531649">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531649" w:rsidRPr="00A20210" w14:paraId="6CD033C4" w14:textId="77777777" w:rsidTr="00026BE7">
        <w:trPr>
          <w:jc w:val="center"/>
        </w:trPr>
        <w:tc>
          <w:tcPr>
            <w:tcW w:w="706" w:type="dxa"/>
            <w:tcBorders>
              <w:top w:val="single" w:sz="4" w:space="0" w:color="auto"/>
              <w:left w:val="single" w:sz="4" w:space="0" w:color="auto"/>
              <w:bottom w:val="single" w:sz="4" w:space="0" w:color="auto"/>
              <w:right w:val="single" w:sz="4" w:space="0" w:color="auto"/>
            </w:tcBorders>
          </w:tcPr>
          <w:p w14:paraId="1501379C" w14:textId="77777777" w:rsidR="00531649" w:rsidRPr="00A20210" w:rsidRDefault="00531649" w:rsidP="00026BE7">
            <w:pPr>
              <w:pStyle w:val="TAC"/>
              <w:rPr>
                <w:lang w:eastAsia="zh-CN"/>
              </w:rPr>
            </w:pPr>
            <w:r w:rsidRPr="00A20210">
              <w:rPr>
                <w:lang w:eastAsia="zh-CN"/>
              </w:rPr>
              <w:t>0</w:t>
            </w:r>
          </w:p>
          <w:p w14:paraId="6ABF224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191F580" w14:textId="77777777" w:rsidR="00531649" w:rsidRPr="00A20210" w:rsidRDefault="00531649" w:rsidP="00026BE7">
            <w:pPr>
              <w:pStyle w:val="TAC"/>
              <w:rPr>
                <w:lang w:eastAsia="zh-CN"/>
              </w:rPr>
            </w:pPr>
            <w:r w:rsidRPr="00A20210">
              <w:rPr>
                <w:lang w:eastAsia="zh-CN"/>
              </w:rPr>
              <w:t>0</w:t>
            </w:r>
          </w:p>
          <w:p w14:paraId="1783F9D5"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141B0C" w14:textId="77777777" w:rsidR="00531649" w:rsidRPr="00A20210" w:rsidRDefault="00531649" w:rsidP="00026BE7">
            <w:pPr>
              <w:pStyle w:val="TAC"/>
              <w:rPr>
                <w:lang w:eastAsia="zh-CN"/>
              </w:rPr>
            </w:pPr>
            <w:r w:rsidRPr="00A20210">
              <w:rPr>
                <w:lang w:eastAsia="zh-CN"/>
              </w:rPr>
              <w:t>0</w:t>
            </w:r>
          </w:p>
          <w:p w14:paraId="475E7DD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0D8854" w14:textId="77777777" w:rsidR="00531649" w:rsidRPr="00A20210" w:rsidRDefault="00531649" w:rsidP="00026BE7">
            <w:pPr>
              <w:pStyle w:val="TAC"/>
              <w:rPr>
                <w:lang w:eastAsia="zh-CN"/>
              </w:rPr>
            </w:pPr>
            <w:r w:rsidRPr="00A20210">
              <w:rPr>
                <w:lang w:eastAsia="zh-CN"/>
              </w:rPr>
              <w:t>0</w:t>
            </w:r>
          </w:p>
          <w:p w14:paraId="1533CA59"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E664E9" w14:textId="77777777" w:rsidR="00531649" w:rsidRPr="00A20210" w:rsidRDefault="00531649" w:rsidP="00026BE7">
            <w:pPr>
              <w:pStyle w:val="TAC"/>
              <w:rPr>
                <w:lang w:eastAsia="zh-CN"/>
              </w:rPr>
            </w:pPr>
            <w:r w:rsidRPr="00A20210">
              <w:rPr>
                <w:lang w:eastAsia="zh-CN"/>
              </w:rPr>
              <w:t>0</w:t>
            </w:r>
          </w:p>
          <w:p w14:paraId="67BA41C4"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F79F79C" w14:textId="77777777" w:rsidR="00531649" w:rsidRPr="00A20210" w:rsidRDefault="00531649" w:rsidP="00026BE7">
            <w:pPr>
              <w:pStyle w:val="TAC"/>
              <w:rPr>
                <w:lang w:eastAsia="zh-CN"/>
              </w:rPr>
            </w:pPr>
            <w:r w:rsidRPr="00A20210">
              <w:rPr>
                <w:lang w:eastAsia="zh-CN"/>
              </w:rPr>
              <w:t>0</w:t>
            </w:r>
          </w:p>
          <w:p w14:paraId="351CFBBB" w14:textId="77777777" w:rsidR="00531649" w:rsidRPr="00A20210" w:rsidRDefault="00531649" w:rsidP="00026BE7">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3F209AE" w14:textId="77777777" w:rsidR="00531649" w:rsidRPr="00A20210" w:rsidRDefault="00531649" w:rsidP="00026BE7">
            <w:pPr>
              <w:pStyle w:val="TAC"/>
              <w:rPr>
                <w:lang w:eastAsia="zh-CN"/>
              </w:rPr>
            </w:pPr>
            <w:r w:rsidRPr="00A20210">
              <w:rPr>
                <w:lang w:eastAsia="zh-CN"/>
              </w:rPr>
              <w:t>LBPAO</w:t>
            </w:r>
          </w:p>
        </w:tc>
        <w:tc>
          <w:tcPr>
            <w:tcW w:w="1133" w:type="dxa"/>
            <w:tcBorders>
              <w:left w:val="single" w:sz="4" w:space="0" w:color="auto"/>
            </w:tcBorders>
          </w:tcPr>
          <w:p w14:paraId="676A1C65" w14:textId="77777777" w:rsidR="00531649" w:rsidRPr="00A20210" w:rsidRDefault="00531649" w:rsidP="00026BE7">
            <w:pPr>
              <w:pStyle w:val="TAL"/>
              <w:rPr>
                <w:lang w:eastAsia="zh-CN"/>
              </w:rPr>
            </w:pPr>
            <w:r w:rsidRPr="00A20210">
              <w:rPr>
                <w:lang w:eastAsia="zh-CN"/>
              </w:rPr>
              <w:t>octet z</w:t>
            </w:r>
            <w:r w:rsidRPr="00A20210">
              <w:t>*</w:t>
            </w:r>
          </w:p>
        </w:tc>
      </w:tr>
    </w:tbl>
    <w:p w14:paraId="0A5EE7AF" w14:textId="77777777" w:rsidR="00531649" w:rsidRPr="00A20210" w:rsidRDefault="00531649" w:rsidP="00531649">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31649" w:rsidRPr="00A20210" w14:paraId="2DD24F3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75EAD340" w14:textId="77777777" w:rsidR="00531649" w:rsidRPr="00A20210" w:rsidRDefault="00531649" w:rsidP="00026BE7">
            <w:pPr>
              <w:pStyle w:val="TAC"/>
            </w:pPr>
            <w:r w:rsidRPr="00A20210">
              <w:t>Length of threshold values</w:t>
            </w:r>
          </w:p>
        </w:tc>
        <w:tc>
          <w:tcPr>
            <w:tcW w:w="1134" w:type="dxa"/>
          </w:tcPr>
          <w:p w14:paraId="4CB744AC" w14:textId="77777777" w:rsidR="00531649" w:rsidRPr="00A20210" w:rsidRDefault="00531649" w:rsidP="00026BE7">
            <w:pPr>
              <w:pStyle w:val="TAL"/>
            </w:pPr>
            <w:r w:rsidRPr="00A20210">
              <w:t>octet z+1*</w:t>
            </w:r>
          </w:p>
        </w:tc>
      </w:tr>
      <w:tr w:rsidR="00531649" w:rsidRPr="00A20210" w14:paraId="4EC8FA0D" w14:textId="77777777" w:rsidTr="00026BE7">
        <w:trPr>
          <w:jc w:val="center"/>
        </w:trPr>
        <w:tc>
          <w:tcPr>
            <w:tcW w:w="5671" w:type="dxa"/>
            <w:tcBorders>
              <w:left w:val="single" w:sz="6" w:space="0" w:color="auto"/>
              <w:bottom w:val="single" w:sz="6" w:space="0" w:color="auto"/>
              <w:right w:val="single" w:sz="6" w:space="0" w:color="auto"/>
            </w:tcBorders>
          </w:tcPr>
          <w:p w14:paraId="78364E9E" w14:textId="77777777" w:rsidR="00531649" w:rsidRPr="00A20210" w:rsidRDefault="00531649" w:rsidP="00026BE7">
            <w:pPr>
              <w:pStyle w:val="TAC"/>
            </w:pPr>
          </w:p>
          <w:p w14:paraId="5672E87A" w14:textId="77777777" w:rsidR="00531649" w:rsidRPr="00A20210" w:rsidRDefault="00531649" w:rsidP="00026BE7">
            <w:pPr>
              <w:pStyle w:val="TAC"/>
            </w:pPr>
            <w:r w:rsidRPr="00A20210">
              <w:t>Maximum RTT value</w:t>
            </w:r>
          </w:p>
        </w:tc>
        <w:tc>
          <w:tcPr>
            <w:tcW w:w="1134" w:type="dxa"/>
          </w:tcPr>
          <w:p w14:paraId="114D6B83" w14:textId="77777777" w:rsidR="00531649" w:rsidRPr="00A20210" w:rsidRDefault="00531649" w:rsidP="00026BE7">
            <w:pPr>
              <w:pStyle w:val="TAL"/>
            </w:pPr>
            <w:r w:rsidRPr="00A20210">
              <w:t>octet z+2*</w:t>
            </w:r>
          </w:p>
          <w:p w14:paraId="6222363D" w14:textId="77777777" w:rsidR="00531649" w:rsidRPr="00A20210" w:rsidRDefault="00531649" w:rsidP="00026BE7">
            <w:pPr>
              <w:pStyle w:val="TAL"/>
            </w:pPr>
          </w:p>
          <w:p w14:paraId="55879E19" w14:textId="77777777" w:rsidR="00531649" w:rsidRPr="00A20210" w:rsidRDefault="00531649" w:rsidP="00026BE7">
            <w:pPr>
              <w:pStyle w:val="TAL"/>
            </w:pPr>
            <w:r w:rsidRPr="00A20210">
              <w:t>octet z+3*</w:t>
            </w:r>
          </w:p>
        </w:tc>
      </w:tr>
      <w:tr w:rsidR="00531649" w:rsidRPr="00A20210" w14:paraId="3D663908"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0F2D9DD1" w14:textId="77777777" w:rsidR="00531649" w:rsidRPr="00A20210" w:rsidRDefault="00531649" w:rsidP="00026BE7">
            <w:pPr>
              <w:pStyle w:val="TAC"/>
            </w:pPr>
            <w:r w:rsidRPr="00A20210">
              <w:t>Maximum packet loss rate</w:t>
            </w:r>
          </w:p>
        </w:tc>
        <w:tc>
          <w:tcPr>
            <w:tcW w:w="1134" w:type="dxa"/>
          </w:tcPr>
          <w:p w14:paraId="640C0D47" w14:textId="77777777" w:rsidR="00531649" w:rsidRPr="00A20210" w:rsidRDefault="00531649" w:rsidP="00026BE7">
            <w:pPr>
              <w:pStyle w:val="TAL"/>
            </w:pPr>
            <w:r w:rsidRPr="00A20210">
              <w:t>octet s*</w:t>
            </w:r>
          </w:p>
        </w:tc>
      </w:tr>
    </w:tbl>
    <w:p w14:paraId="15A6B263" w14:textId="77777777" w:rsidR="00531649" w:rsidRPr="00A20210" w:rsidRDefault="00531649" w:rsidP="00531649">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31649" w:rsidRPr="00A20210" w14:paraId="330D1507" w14:textId="77777777" w:rsidTr="00026BE7">
        <w:trPr>
          <w:cantSplit/>
          <w:jc w:val="center"/>
        </w:trPr>
        <w:tc>
          <w:tcPr>
            <w:tcW w:w="709" w:type="dxa"/>
            <w:tcBorders>
              <w:top w:val="nil"/>
              <w:left w:val="nil"/>
              <w:bottom w:val="nil"/>
              <w:right w:val="nil"/>
            </w:tcBorders>
            <w:hideMark/>
          </w:tcPr>
          <w:p w14:paraId="37164892" w14:textId="77777777" w:rsidR="00531649" w:rsidRPr="00A20210" w:rsidRDefault="00531649" w:rsidP="00026BE7">
            <w:pPr>
              <w:pStyle w:val="TAC"/>
            </w:pPr>
            <w:r w:rsidRPr="00A20210">
              <w:t>8</w:t>
            </w:r>
          </w:p>
        </w:tc>
        <w:tc>
          <w:tcPr>
            <w:tcW w:w="709" w:type="dxa"/>
            <w:tcBorders>
              <w:top w:val="nil"/>
              <w:left w:val="nil"/>
              <w:bottom w:val="nil"/>
              <w:right w:val="nil"/>
            </w:tcBorders>
            <w:hideMark/>
          </w:tcPr>
          <w:p w14:paraId="6CEAE340" w14:textId="77777777" w:rsidR="00531649" w:rsidRPr="00A20210" w:rsidRDefault="00531649" w:rsidP="00026BE7">
            <w:pPr>
              <w:pStyle w:val="TAC"/>
            </w:pPr>
            <w:r w:rsidRPr="00A20210">
              <w:t>7</w:t>
            </w:r>
          </w:p>
        </w:tc>
        <w:tc>
          <w:tcPr>
            <w:tcW w:w="709" w:type="dxa"/>
            <w:tcBorders>
              <w:top w:val="nil"/>
              <w:left w:val="nil"/>
              <w:bottom w:val="nil"/>
              <w:right w:val="nil"/>
            </w:tcBorders>
            <w:hideMark/>
          </w:tcPr>
          <w:p w14:paraId="0A1D02C4" w14:textId="77777777" w:rsidR="00531649" w:rsidRPr="00A20210" w:rsidRDefault="00531649" w:rsidP="00026BE7">
            <w:pPr>
              <w:pStyle w:val="TAC"/>
            </w:pPr>
            <w:r w:rsidRPr="00A20210">
              <w:t>6</w:t>
            </w:r>
          </w:p>
        </w:tc>
        <w:tc>
          <w:tcPr>
            <w:tcW w:w="709" w:type="dxa"/>
            <w:tcBorders>
              <w:top w:val="nil"/>
              <w:left w:val="nil"/>
              <w:bottom w:val="nil"/>
              <w:right w:val="nil"/>
            </w:tcBorders>
            <w:hideMark/>
          </w:tcPr>
          <w:p w14:paraId="15FFDE11" w14:textId="77777777" w:rsidR="00531649" w:rsidRPr="00A20210" w:rsidRDefault="00531649" w:rsidP="00026BE7">
            <w:pPr>
              <w:pStyle w:val="TAC"/>
            </w:pPr>
            <w:r w:rsidRPr="00A20210">
              <w:t>5</w:t>
            </w:r>
          </w:p>
        </w:tc>
        <w:tc>
          <w:tcPr>
            <w:tcW w:w="709" w:type="dxa"/>
            <w:tcBorders>
              <w:top w:val="nil"/>
              <w:left w:val="nil"/>
              <w:bottom w:val="nil"/>
              <w:right w:val="nil"/>
            </w:tcBorders>
            <w:hideMark/>
          </w:tcPr>
          <w:p w14:paraId="13F6E2E2" w14:textId="77777777" w:rsidR="00531649" w:rsidRPr="00A20210" w:rsidRDefault="00531649" w:rsidP="00026BE7">
            <w:pPr>
              <w:pStyle w:val="TAC"/>
            </w:pPr>
            <w:r w:rsidRPr="00A20210">
              <w:t>4</w:t>
            </w:r>
          </w:p>
        </w:tc>
        <w:tc>
          <w:tcPr>
            <w:tcW w:w="709" w:type="dxa"/>
            <w:tcBorders>
              <w:top w:val="nil"/>
              <w:left w:val="nil"/>
              <w:bottom w:val="nil"/>
              <w:right w:val="nil"/>
            </w:tcBorders>
            <w:hideMark/>
          </w:tcPr>
          <w:p w14:paraId="016AAE21" w14:textId="77777777" w:rsidR="00531649" w:rsidRPr="00A20210" w:rsidRDefault="00531649" w:rsidP="00026BE7">
            <w:pPr>
              <w:pStyle w:val="TAC"/>
            </w:pPr>
            <w:r w:rsidRPr="00A20210">
              <w:t>3</w:t>
            </w:r>
          </w:p>
        </w:tc>
        <w:tc>
          <w:tcPr>
            <w:tcW w:w="709" w:type="dxa"/>
            <w:tcBorders>
              <w:top w:val="nil"/>
              <w:left w:val="nil"/>
              <w:bottom w:val="nil"/>
              <w:right w:val="nil"/>
            </w:tcBorders>
            <w:hideMark/>
          </w:tcPr>
          <w:p w14:paraId="74A6DA0A" w14:textId="77777777" w:rsidR="00531649" w:rsidRPr="00A20210" w:rsidRDefault="00531649" w:rsidP="00026BE7">
            <w:pPr>
              <w:pStyle w:val="TAC"/>
            </w:pPr>
            <w:r w:rsidRPr="00A20210">
              <w:t>2</w:t>
            </w:r>
          </w:p>
        </w:tc>
        <w:tc>
          <w:tcPr>
            <w:tcW w:w="709" w:type="dxa"/>
            <w:tcBorders>
              <w:top w:val="nil"/>
              <w:left w:val="nil"/>
              <w:bottom w:val="nil"/>
              <w:right w:val="nil"/>
            </w:tcBorders>
            <w:hideMark/>
          </w:tcPr>
          <w:p w14:paraId="4007985C" w14:textId="77777777" w:rsidR="00531649" w:rsidRPr="00A20210" w:rsidRDefault="00531649" w:rsidP="00026BE7">
            <w:pPr>
              <w:pStyle w:val="TAC"/>
            </w:pPr>
            <w:r w:rsidRPr="00A20210">
              <w:t>1</w:t>
            </w:r>
          </w:p>
        </w:tc>
        <w:tc>
          <w:tcPr>
            <w:tcW w:w="1560" w:type="dxa"/>
            <w:tcBorders>
              <w:top w:val="nil"/>
              <w:left w:val="nil"/>
              <w:bottom w:val="nil"/>
              <w:right w:val="nil"/>
            </w:tcBorders>
          </w:tcPr>
          <w:p w14:paraId="7E6CE7FF" w14:textId="77777777" w:rsidR="00531649" w:rsidRPr="00A20210" w:rsidRDefault="00531649" w:rsidP="00026BE7">
            <w:pPr>
              <w:pStyle w:val="TAL"/>
            </w:pPr>
          </w:p>
        </w:tc>
      </w:tr>
      <w:tr w:rsidR="00531649" w:rsidRPr="00A20210" w14:paraId="5C1A4A20" w14:textId="77777777" w:rsidTr="00026BE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EC7CE5" w14:textId="77777777" w:rsidR="00531649" w:rsidRPr="00A20210" w:rsidRDefault="00531649" w:rsidP="00026BE7">
            <w:pPr>
              <w:pStyle w:val="TAC"/>
            </w:pPr>
            <w:r w:rsidRPr="00A20210">
              <w:t>Transport mode value</w:t>
            </w:r>
          </w:p>
        </w:tc>
        <w:tc>
          <w:tcPr>
            <w:tcW w:w="1560" w:type="dxa"/>
            <w:tcBorders>
              <w:top w:val="nil"/>
              <w:left w:val="nil"/>
              <w:bottom w:val="nil"/>
              <w:right w:val="nil"/>
            </w:tcBorders>
            <w:hideMark/>
          </w:tcPr>
          <w:p w14:paraId="66801E61" w14:textId="77777777" w:rsidR="00531649" w:rsidRPr="00A20210" w:rsidRDefault="00531649" w:rsidP="00026BE7">
            <w:pPr>
              <w:pStyle w:val="TAL"/>
            </w:pPr>
            <w:r w:rsidRPr="00A20210">
              <w:t>octet s+1</w:t>
            </w:r>
            <w:r>
              <w:t>*</w:t>
            </w:r>
          </w:p>
        </w:tc>
      </w:tr>
    </w:tbl>
    <w:p w14:paraId="779A9420" w14:textId="77777777" w:rsidR="00531649" w:rsidRPr="00A20210" w:rsidRDefault="00531649" w:rsidP="00531649">
      <w:pPr>
        <w:pStyle w:val="TF"/>
        <w:rPr>
          <w:lang w:val="fr-FR" w:eastAsia="en-GB"/>
        </w:rPr>
      </w:pPr>
      <w:r w:rsidRPr="00A20210">
        <w:rPr>
          <w:lang w:val="fr-FR"/>
        </w:rPr>
        <w:t>Figure 6.1.3.2-6: Transport mode</w:t>
      </w:r>
    </w:p>
    <w:p w14:paraId="00317C0D" w14:textId="77777777" w:rsidR="00531649" w:rsidRPr="00A20210" w:rsidRDefault="00531649" w:rsidP="00531649">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531649" w:rsidRPr="00A20210" w14:paraId="4E7FAB10"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0570ABE9" w14:textId="77777777" w:rsidR="00531649" w:rsidRPr="00A20210" w:rsidRDefault="00531649" w:rsidP="00026BE7">
            <w:pPr>
              <w:pStyle w:val="TAL"/>
              <w:rPr>
                <w:lang w:eastAsia="en-GB"/>
              </w:rPr>
            </w:pPr>
            <w:r w:rsidRPr="00A20210">
              <w:rPr>
                <w:lang w:eastAsia="en-GB"/>
              </w:rPr>
              <w:lastRenderedPageBreak/>
              <w:t>ATSSS rule ID (octet 6)</w:t>
            </w:r>
          </w:p>
        </w:tc>
      </w:tr>
      <w:tr w:rsidR="00531649" w:rsidRPr="00A20210" w14:paraId="2DBE9AC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2D26D7A" w14:textId="77777777" w:rsidR="00531649" w:rsidRPr="00A20210" w:rsidRDefault="00531649" w:rsidP="00026BE7">
            <w:pPr>
              <w:pStyle w:val="TAL"/>
              <w:rPr>
                <w:lang w:eastAsia="en-GB"/>
              </w:rPr>
            </w:pPr>
            <w:r w:rsidRPr="00A20210">
              <w:rPr>
                <w:lang w:eastAsia="en-GB"/>
              </w:rPr>
              <w:t>The ATSSS rule ID specifies the identity of the individual ATSSS rule on which the ATSSS rule operation in octet 7 is applied.</w:t>
            </w:r>
          </w:p>
        </w:tc>
      </w:tr>
      <w:tr w:rsidR="00531649" w:rsidRPr="00A20210" w14:paraId="6A87144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451D70" w14:textId="77777777" w:rsidR="00531649" w:rsidRPr="00A20210" w:rsidRDefault="00531649" w:rsidP="00026BE7">
            <w:pPr>
              <w:pStyle w:val="TAL"/>
              <w:rPr>
                <w:lang w:eastAsia="en-GB"/>
              </w:rPr>
            </w:pPr>
          </w:p>
        </w:tc>
      </w:tr>
      <w:tr w:rsidR="00531649" w:rsidRPr="00A20210" w14:paraId="588D2AC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2293CE" w14:textId="77777777" w:rsidR="00531649" w:rsidRPr="00A20210" w:rsidRDefault="00531649" w:rsidP="00026BE7">
            <w:pPr>
              <w:pStyle w:val="TAL"/>
              <w:rPr>
                <w:lang w:eastAsia="en-GB"/>
              </w:rPr>
            </w:pPr>
            <w:r w:rsidRPr="00A20210">
              <w:rPr>
                <w:lang w:eastAsia="en-GB"/>
              </w:rPr>
              <w:t>ATSSS rule operation (octet 7)</w:t>
            </w:r>
          </w:p>
        </w:tc>
      </w:tr>
      <w:tr w:rsidR="00531649" w:rsidRPr="00A20210" w14:paraId="50CD5C8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AAE6E61" w14:textId="77777777" w:rsidR="00531649" w:rsidRPr="00A20210" w:rsidRDefault="00531649" w:rsidP="00026BE7">
            <w:pPr>
              <w:pStyle w:val="TAL"/>
              <w:rPr>
                <w:lang w:eastAsia="en-GB"/>
              </w:rPr>
            </w:pPr>
            <w:r w:rsidRPr="00A20210">
              <w:rPr>
                <w:lang w:eastAsia="en-GB"/>
              </w:rPr>
              <w:t>The ATSSS rule operation is encoded as follows:</w:t>
            </w:r>
          </w:p>
        </w:tc>
      </w:tr>
      <w:tr w:rsidR="00531649" w:rsidRPr="00A20210" w14:paraId="0C66488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1635FFC" w14:textId="77777777" w:rsidR="00531649" w:rsidRPr="00A20210" w:rsidRDefault="00531649" w:rsidP="00026BE7">
            <w:pPr>
              <w:pStyle w:val="TAL"/>
              <w:rPr>
                <w:lang w:eastAsia="en-GB"/>
              </w:rPr>
            </w:pPr>
            <w:r w:rsidRPr="00A20210">
              <w:rPr>
                <w:lang w:eastAsia="en-GB"/>
              </w:rPr>
              <w:t>Bits</w:t>
            </w:r>
          </w:p>
        </w:tc>
      </w:tr>
      <w:tr w:rsidR="00531649" w:rsidRPr="00A20210" w14:paraId="743AA6D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AFA0265" w14:textId="77777777" w:rsidR="00531649" w:rsidRPr="00A20210" w:rsidRDefault="00531649" w:rsidP="00026BE7">
            <w:pPr>
              <w:pStyle w:val="TAL"/>
              <w:rPr>
                <w:lang w:eastAsia="en-GB"/>
              </w:rPr>
            </w:pPr>
          </w:p>
        </w:tc>
      </w:tr>
      <w:tr w:rsidR="00531649" w:rsidRPr="00A20210" w14:paraId="010DDC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08C1C"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0ABD295"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ABA71C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DAAA17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60281AC"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93552C3"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DB4F449"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20C484B"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5C3E52CA"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DFAFECD" w14:textId="77777777" w:rsidR="00531649" w:rsidRPr="00A20210" w:rsidRDefault="00531649" w:rsidP="00026BE7">
            <w:pPr>
              <w:pStyle w:val="TAL"/>
              <w:rPr>
                <w:b/>
                <w:lang w:eastAsia="en-GB"/>
              </w:rPr>
            </w:pPr>
          </w:p>
        </w:tc>
      </w:tr>
      <w:tr w:rsidR="00531649" w:rsidRPr="00A20210" w14:paraId="19067A6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BC2E02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1D8C1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E94FB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46E3C0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013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E05BC02"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0A5A4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36A03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7AE89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DD03ECF" w14:textId="77777777" w:rsidR="00531649" w:rsidRPr="00A20210" w:rsidRDefault="00531649" w:rsidP="00026BE7">
            <w:pPr>
              <w:pStyle w:val="TAL"/>
              <w:rPr>
                <w:lang w:eastAsia="en-GB"/>
              </w:rPr>
            </w:pPr>
            <w:r w:rsidRPr="00A20210">
              <w:rPr>
                <w:lang w:eastAsia="en-GB"/>
              </w:rPr>
              <w:t>Add or replace ATSSS rule</w:t>
            </w:r>
          </w:p>
        </w:tc>
      </w:tr>
      <w:tr w:rsidR="00531649" w:rsidRPr="00A20210" w14:paraId="5035535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923D7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4C269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D704E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883960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1F539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6F23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01810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636941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6DC3E0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A4550AF" w14:textId="77777777" w:rsidR="00531649" w:rsidRPr="00A20210" w:rsidRDefault="00531649" w:rsidP="00026BE7">
            <w:pPr>
              <w:pStyle w:val="TAL"/>
              <w:rPr>
                <w:lang w:eastAsia="en-GB"/>
              </w:rPr>
            </w:pPr>
            <w:r w:rsidRPr="00A20210">
              <w:rPr>
                <w:lang w:eastAsia="en-GB"/>
              </w:rPr>
              <w:t>Delete ATSSS rule</w:t>
            </w:r>
          </w:p>
        </w:tc>
      </w:tr>
      <w:tr w:rsidR="00531649" w:rsidRPr="00A20210" w14:paraId="38D436F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CC187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249C9A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4EA855" w14:textId="77777777" w:rsidR="00531649" w:rsidRPr="00A20210" w:rsidRDefault="00531649" w:rsidP="00026BE7">
            <w:pPr>
              <w:pStyle w:val="TAL"/>
              <w:rPr>
                <w:lang w:eastAsia="en-GB"/>
              </w:rPr>
            </w:pPr>
          </w:p>
        </w:tc>
      </w:tr>
      <w:tr w:rsidR="00531649" w:rsidRPr="00A20210" w14:paraId="0822435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E3B1A1" w14:textId="77777777" w:rsidR="00531649" w:rsidRPr="00A20210" w:rsidRDefault="00531649" w:rsidP="00026BE7">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531649" w:rsidRPr="00A20210" w14:paraId="0E7FA5A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57EDA0B" w14:textId="77777777" w:rsidR="00531649" w:rsidRPr="00A20210" w:rsidRDefault="00531649" w:rsidP="00026BE7">
            <w:pPr>
              <w:pStyle w:val="TAL"/>
              <w:rPr>
                <w:lang w:eastAsia="en-GB"/>
              </w:rPr>
            </w:pPr>
          </w:p>
        </w:tc>
      </w:tr>
      <w:tr w:rsidR="00531649" w:rsidRPr="00A20210" w14:paraId="2436BFB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201A57E" w14:textId="77777777" w:rsidR="00531649" w:rsidRPr="00A20210" w:rsidRDefault="00531649" w:rsidP="00026BE7">
            <w:pPr>
              <w:pStyle w:val="TAL"/>
              <w:rPr>
                <w:lang w:eastAsia="en-GB"/>
              </w:rPr>
            </w:pPr>
            <w:r w:rsidRPr="00A20210">
              <w:rPr>
                <w:lang w:eastAsia="en-GB"/>
              </w:rPr>
              <w:t>Precedence value of an ATSSS rule (octet 8)</w:t>
            </w:r>
          </w:p>
        </w:tc>
      </w:tr>
      <w:tr w:rsidR="00531649" w:rsidRPr="00A20210" w14:paraId="2C84266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365D3BA" w14:textId="77777777" w:rsidR="00531649" w:rsidRPr="00A20210" w:rsidRDefault="00531649" w:rsidP="00026BE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54787743" w14:textId="77777777" w:rsidR="00531649" w:rsidRPr="00A20210" w:rsidRDefault="00531649" w:rsidP="00026BE7">
            <w:pPr>
              <w:pStyle w:val="TAL"/>
              <w:rPr>
                <w:lang w:eastAsia="en-GB"/>
              </w:rPr>
            </w:pPr>
          </w:p>
        </w:tc>
      </w:tr>
      <w:tr w:rsidR="00531649" w:rsidRPr="00A20210" w14:paraId="584FB3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4C0ECF7" w14:textId="77777777" w:rsidR="00531649" w:rsidRPr="00A20210" w:rsidRDefault="00531649" w:rsidP="00026BE7">
            <w:pPr>
              <w:pStyle w:val="TAL"/>
              <w:rPr>
                <w:lang w:eastAsia="en-GB"/>
              </w:rPr>
            </w:pPr>
            <w:r w:rsidRPr="00A20210">
              <w:rPr>
                <w:lang w:eastAsia="en-GB"/>
              </w:rPr>
              <w:t>The traffic descriptor length field (octets 9 to 10) indicates length of the traffic descriptor field.</w:t>
            </w:r>
          </w:p>
        </w:tc>
      </w:tr>
      <w:tr w:rsidR="00531649" w:rsidRPr="00A20210" w14:paraId="69CE08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A5DAF8" w14:textId="77777777" w:rsidR="00531649" w:rsidRPr="00A20210" w:rsidRDefault="00531649" w:rsidP="00026BE7">
            <w:pPr>
              <w:pStyle w:val="TAL"/>
              <w:rPr>
                <w:lang w:eastAsia="en-GB"/>
              </w:rPr>
            </w:pPr>
          </w:p>
        </w:tc>
      </w:tr>
      <w:tr w:rsidR="00531649" w:rsidRPr="00A20210" w14:paraId="60BD829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2FB19C" w14:textId="77777777" w:rsidR="00531649" w:rsidRPr="00A20210" w:rsidRDefault="00531649" w:rsidP="00026BE7">
            <w:pPr>
              <w:pStyle w:val="TAL"/>
              <w:rPr>
                <w:lang w:eastAsia="en-GB"/>
              </w:rPr>
            </w:pPr>
            <w:r w:rsidRPr="00A20210">
              <w:rPr>
                <w:lang w:eastAsia="en-GB"/>
              </w:rPr>
              <w:t>Traffic descriptor (octets 11 to f)</w:t>
            </w:r>
          </w:p>
        </w:tc>
      </w:tr>
      <w:tr w:rsidR="00531649" w:rsidRPr="00A20210" w14:paraId="73455CF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46C6CC" w14:textId="77777777" w:rsidR="00531649" w:rsidRPr="00A20210" w:rsidRDefault="00531649" w:rsidP="00026BE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531649" w:rsidRPr="00A20210" w14:paraId="20FE1F7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0B8BC7" w14:textId="77777777" w:rsidR="00531649" w:rsidRPr="00A20210" w:rsidRDefault="00531649" w:rsidP="00026BE7">
            <w:pPr>
              <w:pStyle w:val="TAL"/>
              <w:rPr>
                <w:lang w:eastAsia="en-GB"/>
              </w:rPr>
            </w:pPr>
          </w:p>
        </w:tc>
      </w:tr>
      <w:tr w:rsidR="00531649" w:rsidRPr="00A20210" w14:paraId="2F5BC3A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091D33" w14:textId="77777777" w:rsidR="00531649" w:rsidRPr="00A20210" w:rsidRDefault="00531649" w:rsidP="00026BE7">
            <w:pPr>
              <w:pStyle w:val="TAL"/>
              <w:rPr>
                <w:lang w:eastAsia="en-GB"/>
              </w:rPr>
            </w:pPr>
            <w:r w:rsidRPr="00A20210">
              <w:rPr>
                <w:lang w:eastAsia="en-GB"/>
              </w:rPr>
              <w:t>Traffic descriptor component type identifier</w:t>
            </w:r>
          </w:p>
          <w:p w14:paraId="08B1FDA1" w14:textId="77777777" w:rsidR="00531649" w:rsidRPr="00A20210" w:rsidRDefault="00531649" w:rsidP="00026BE7">
            <w:pPr>
              <w:pStyle w:val="TAL"/>
              <w:rPr>
                <w:lang w:eastAsia="en-GB"/>
              </w:rPr>
            </w:pPr>
            <w:r w:rsidRPr="00A20210">
              <w:rPr>
                <w:lang w:eastAsia="en-GB"/>
              </w:rPr>
              <w:t>Bits</w:t>
            </w:r>
          </w:p>
        </w:tc>
      </w:tr>
      <w:tr w:rsidR="00531649" w:rsidRPr="00A20210" w14:paraId="327358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E6CF5E4"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65221613"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7B5C69E"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39194E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30B6021"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6739A8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BFBB390"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2246D95"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A8CD7E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8438C89" w14:textId="77777777" w:rsidR="00531649" w:rsidRPr="00A20210" w:rsidRDefault="00531649" w:rsidP="00026BE7">
            <w:pPr>
              <w:pStyle w:val="TAL"/>
              <w:rPr>
                <w:b/>
                <w:lang w:eastAsia="en-GB"/>
              </w:rPr>
            </w:pPr>
          </w:p>
        </w:tc>
      </w:tr>
      <w:tr w:rsidR="00531649" w:rsidRPr="00A20210" w14:paraId="2D5E2E6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E25A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4EA88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2A5597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6599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0B9B0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B004B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3F3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D2E1F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032C6E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705320E" w14:textId="77777777" w:rsidR="00531649" w:rsidRPr="00A20210" w:rsidRDefault="00531649" w:rsidP="00026BE7">
            <w:pPr>
              <w:pStyle w:val="TAL"/>
              <w:rPr>
                <w:lang w:eastAsia="en-GB"/>
              </w:rPr>
            </w:pPr>
            <w:r w:rsidRPr="00A20210">
              <w:rPr>
                <w:lang w:eastAsia="en-GB"/>
              </w:rPr>
              <w:t>Match-all type</w:t>
            </w:r>
          </w:p>
        </w:tc>
      </w:tr>
      <w:tr w:rsidR="00531649" w:rsidRPr="00A20210" w14:paraId="3C2B5BB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1264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FD9C7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368F37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514C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E3AD9E"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A884F6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5A12E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C95147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E3E270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16C8B5F" w14:textId="77777777" w:rsidR="00531649" w:rsidRPr="00A20210" w:rsidRDefault="00531649" w:rsidP="00026BE7">
            <w:pPr>
              <w:pStyle w:val="TAL"/>
              <w:rPr>
                <w:lang w:val="sv-SE" w:eastAsia="en-GB"/>
              </w:rPr>
            </w:pPr>
            <w:r w:rsidRPr="00A20210">
              <w:rPr>
                <w:lang w:val="sv-SE" w:eastAsia="en-GB"/>
              </w:rPr>
              <w:t>OS Id + OS App Id type (NOTE 1)</w:t>
            </w:r>
          </w:p>
        </w:tc>
      </w:tr>
      <w:tr w:rsidR="00531649" w:rsidRPr="00A20210" w14:paraId="1AE4B1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66AF2D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F2381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A5E56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2EC9B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DFC455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1FE1E9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CE828A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6C3F1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0BC936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D6FF3B2" w14:textId="77777777" w:rsidR="00531649" w:rsidRPr="00A20210" w:rsidRDefault="00531649" w:rsidP="00026BE7">
            <w:pPr>
              <w:pStyle w:val="TAL"/>
              <w:rPr>
                <w:lang w:eastAsia="en-GB"/>
              </w:rPr>
            </w:pPr>
            <w:r w:rsidRPr="00A20210">
              <w:rPr>
                <w:lang w:eastAsia="en-GB"/>
              </w:rPr>
              <w:t>IPv4 remote address type</w:t>
            </w:r>
          </w:p>
        </w:tc>
      </w:tr>
      <w:tr w:rsidR="00531649" w:rsidRPr="00A20210" w14:paraId="0C9EC0E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273D0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059D4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26F3AE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032A94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94AC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CAEAF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49F9CA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A492A8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F0520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588CFF5" w14:textId="77777777" w:rsidR="00531649" w:rsidRPr="00A20210" w:rsidRDefault="00531649" w:rsidP="00026BE7">
            <w:pPr>
              <w:pStyle w:val="TAL"/>
              <w:rPr>
                <w:lang w:eastAsia="en-GB"/>
              </w:rPr>
            </w:pPr>
            <w:r w:rsidRPr="00A20210">
              <w:rPr>
                <w:lang w:eastAsia="en-GB"/>
              </w:rPr>
              <w:t>IPv6 remote address/prefix length type</w:t>
            </w:r>
          </w:p>
        </w:tc>
      </w:tr>
      <w:tr w:rsidR="00531649" w:rsidRPr="00A20210" w14:paraId="05163D6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5BEC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E80A7B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8AF96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D4AB9"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168927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C8CC3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4EDE53"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1B404A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2241153"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CB98AFF" w14:textId="77777777" w:rsidR="00531649" w:rsidRPr="00A20210" w:rsidRDefault="00531649" w:rsidP="00026BE7">
            <w:pPr>
              <w:pStyle w:val="TAL"/>
              <w:rPr>
                <w:lang w:eastAsia="en-GB"/>
              </w:rPr>
            </w:pPr>
            <w:r w:rsidRPr="00A20210">
              <w:rPr>
                <w:lang w:eastAsia="en-GB"/>
              </w:rPr>
              <w:t>Protocol identifier/next header type</w:t>
            </w:r>
          </w:p>
        </w:tc>
      </w:tr>
      <w:tr w:rsidR="00531649" w:rsidRPr="00A20210" w14:paraId="739447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3EF11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B4A4B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B1F459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9BD6E2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8705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3B8C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8FE00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21B9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439991E"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0B3FA40" w14:textId="77777777" w:rsidR="00531649" w:rsidRPr="00A20210" w:rsidRDefault="00531649" w:rsidP="00026BE7">
            <w:pPr>
              <w:pStyle w:val="TAL"/>
              <w:rPr>
                <w:lang w:eastAsia="en-GB"/>
              </w:rPr>
            </w:pPr>
            <w:r w:rsidRPr="00A20210">
              <w:rPr>
                <w:lang w:eastAsia="en-GB"/>
              </w:rPr>
              <w:t>Single remote port type</w:t>
            </w:r>
          </w:p>
        </w:tc>
      </w:tr>
      <w:tr w:rsidR="00531649" w:rsidRPr="00A20210" w14:paraId="4664585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9692C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88AE16"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F8B4FC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8000DF"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FAE4F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34FE1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05883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46516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04ADF6E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0E6840B" w14:textId="77777777" w:rsidR="00531649" w:rsidRPr="00A20210" w:rsidRDefault="00531649" w:rsidP="00026BE7">
            <w:pPr>
              <w:pStyle w:val="TAL"/>
              <w:rPr>
                <w:lang w:eastAsia="en-GB"/>
              </w:rPr>
            </w:pPr>
            <w:r w:rsidRPr="00A20210">
              <w:rPr>
                <w:lang w:eastAsia="en-GB"/>
              </w:rPr>
              <w:t>Remote port range type</w:t>
            </w:r>
          </w:p>
        </w:tc>
      </w:tr>
      <w:tr w:rsidR="00531649" w:rsidRPr="00A20210" w14:paraId="5582A327"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129DB9E1"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47F0B006" w14:textId="77777777" w:rsidR="00531649" w:rsidRPr="00A20210" w:rsidRDefault="00531649" w:rsidP="00026BE7">
            <w:pPr>
              <w:pStyle w:val="TAL"/>
              <w:rPr>
                <w:lang w:eastAsia="zh-CN"/>
              </w:rPr>
            </w:pPr>
            <w:r w:rsidRPr="00A20210">
              <w:rPr>
                <w:lang w:eastAsia="zh-CN"/>
              </w:rPr>
              <w:t>1</w:t>
            </w:r>
          </w:p>
        </w:tc>
        <w:tc>
          <w:tcPr>
            <w:tcW w:w="355" w:type="dxa"/>
            <w:gridSpan w:val="3"/>
            <w:tcBorders>
              <w:top w:val="nil"/>
              <w:left w:val="nil"/>
              <w:bottom w:val="nil"/>
              <w:right w:val="nil"/>
            </w:tcBorders>
            <w:hideMark/>
          </w:tcPr>
          <w:p w14:paraId="779DB45D"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781D39FC" w14:textId="77777777" w:rsidR="00531649" w:rsidRPr="00A20210" w:rsidRDefault="00531649" w:rsidP="00026BE7">
            <w:pPr>
              <w:pStyle w:val="TAL"/>
              <w:rPr>
                <w:lang w:eastAsia="zh-CN"/>
              </w:rPr>
            </w:pPr>
            <w:r w:rsidRPr="00A20210">
              <w:rPr>
                <w:lang w:eastAsia="zh-CN"/>
              </w:rPr>
              <w:t>1</w:t>
            </w:r>
          </w:p>
        </w:tc>
        <w:tc>
          <w:tcPr>
            <w:tcW w:w="354" w:type="dxa"/>
            <w:gridSpan w:val="3"/>
            <w:tcBorders>
              <w:top w:val="nil"/>
              <w:left w:val="nil"/>
              <w:bottom w:val="nil"/>
              <w:right w:val="nil"/>
            </w:tcBorders>
            <w:hideMark/>
          </w:tcPr>
          <w:p w14:paraId="14466F76"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hideMark/>
          </w:tcPr>
          <w:p w14:paraId="6D2EBF88"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76B10E" w14:textId="77777777" w:rsidR="00531649" w:rsidRPr="00A20210" w:rsidRDefault="00531649" w:rsidP="00026BE7">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32840"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tcPr>
          <w:p w14:paraId="4DDBE1A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076C0183" w14:textId="77777777" w:rsidR="00531649" w:rsidRPr="00A20210" w:rsidRDefault="00531649" w:rsidP="00026BE7">
            <w:pPr>
              <w:pStyle w:val="TAL"/>
              <w:rPr>
                <w:lang w:eastAsia="zh-CN"/>
              </w:rPr>
            </w:pPr>
            <w:r w:rsidRPr="00A20210">
              <w:rPr>
                <w:lang w:eastAsia="zh-CN"/>
              </w:rPr>
              <w:t>IP 3 tuple type</w:t>
            </w:r>
          </w:p>
        </w:tc>
      </w:tr>
      <w:tr w:rsidR="00531649" w:rsidRPr="00A20210" w14:paraId="141A79A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BA01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B98F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C88A59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1451B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32283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63E471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8EC4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E4EB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DAEAF4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18706BD" w14:textId="77777777" w:rsidR="00531649" w:rsidRPr="00A20210" w:rsidRDefault="00531649" w:rsidP="00026BE7">
            <w:pPr>
              <w:pStyle w:val="TAL"/>
              <w:rPr>
                <w:lang w:eastAsia="en-GB"/>
              </w:rPr>
            </w:pPr>
            <w:r w:rsidRPr="00A20210">
              <w:rPr>
                <w:lang w:eastAsia="en-GB"/>
              </w:rPr>
              <w:t>Security parameter index type</w:t>
            </w:r>
          </w:p>
        </w:tc>
      </w:tr>
      <w:tr w:rsidR="00531649" w:rsidRPr="00A20210" w14:paraId="22D2E90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6BA7C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422DE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E75473"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99FAAB2"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D64769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261F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B85D9B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FECE7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243D53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F588AD6" w14:textId="77777777" w:rsidR="00531649" w:rsidRPr="00A20210" w:rsidRDefault="00531649" w:rsidP="00026BE7">
            <w:pPr>
              <w:pStyle w:val="TAL"/>
              <w:rPr>
                <w:lang w:eastAsia="en-GB"/>
              </w:rPr>
            </w:pPr>
            <w:r w:rsidRPr="00A20210">
              <w:rPr>
                <w:lang w:eastAsia="en-GB"/>
              </w:rPr>
              <w:t>Type of service/traffic class type</w:t>
            </w:r>
          </w:p>
        </w:tc>
      </w:tr>
      <w:tr w:rsidR="00531649" w:rsidRPr="00A20210" w14:paraId="4A618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0421D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53825D3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3F04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9EC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0F69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5320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0FA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F2F9C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65A66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4AEA0F4" w14:textId="77777777" w:rsidR="00531649" w:rsidRPr="00A20210" w:rsidRDefault="00531649" w:rsidP="00026BE7">
            <w:pPr>
              <w:pStyle w:val="TAL"/>
              <w:rPr>
                <w:lang w:eastAsia="en-GB"/>
              </w:rPr>
            </w:pPr>
            <w:r w:rsidRPr="00A20210">
              <w:rPr>
                <w:lang w:eastAsia="en-GB"/>
              </w:rPr>
              <w:t>Flow label type</w:t>
            </w:r>
          </w:p>
        </w:tc>
      </w:tr>
      <w:tr w:rsidR="00531649" w:rsidRPr="00A20210" w14:paraId="48ABAA4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60C9FD"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E31AE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30F8C0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7C375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6411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FC35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FA40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E94ADB5"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8D8DAA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4A5500" w14:textId="77777777" w:rsidR="00531649" w:rsidRPr="00A20210" w:rsidRDefault="00531649" w:rsidP="00026BE7">
            <w:pPr>
              <w:pStyle w:val="TAL"/>
              <w:rPr>
                <w:lang w:eastAsia="en-GB"/>
              </w:rPr>
            </w:pPr>
            <w:r w:rsidRPr="00A20210">
              <w:rPr>
                <w:lang w:eastAsia="en-GB"/>
              </w:rPr>
              <w:t>Destination MAC address type</w:t>
            </w:r>
          </w:p>
        </w:tc>
      </w:tr>
      <w:tr w:rsidR="00531649" w:rsidRPr="00A20210" w14:paraId="6F06F64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B0585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43A90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5D39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3A6CA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680FB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130151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A6920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D3D4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A8927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50795B4" w14:textId="77777777" w:rsidR="00531649" w:rsidRPr="00A20210" w:rsidRDefault="00531649" w:rsidP="00026BE7">
            <w:pPr>
              <w:pStyle w:val="TAL"/>
              <w:rPr>
                <w:lang w:val="sv-SE" w:eastAsia="en-GB"/>
              </w:rPr>
            </w:pPr>
            <w:r w:rsidRPr="00A20210">
              <w:rPr>
                <w:lang w:val="sv-SE" w:eastAsia="en-GB"/>
              </w:rPr>
              <w:t>802.1Q C-TAG VID type</w:t>
            </w:r>
          </w:p>
        </w:tc>
      </w:tr>
      <w:tr w:rsidR="00531649" w:rsidRPr="00A20210" w14:paraId="7AF5EDB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921E99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50C095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9CE6E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65709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9D2C3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B53DC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0EC27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4665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1A29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6306DED" w14:textId="77777777" w:rsidR="00531649" w:rsidRPr="00A20210" w:rsidRDefault="00531649" w:rsidP="00026BE7">
            <w:pPr>
              <w:pStyle w:val="TAL"/>
              <w:rPr>
                <w:lang w:val="sv-SE" w:eastAsia="en-GB"/>
              </w:rPr>
            </w:pPr>
            <w:r w:rsidRPr="00A20210">
              <w:rPr>
                <w:lang w:val="sv-SE" w:eastAsia="en-GB"/>
              </w:rPr>
              <w:t>802.1Q S-TAG VID type</w:t>
            </w:r>
          </w:p>
        </w:tc>
      </w:tr>
      <w:tr w:rsidR="00531649" w:rsidRPr="00A20210" w14:paraId="741538A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7AD96C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97DBED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0EE5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C68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B3FB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D3AA0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72FAC7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AF7E88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3A09621"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AC390C" w14:textId="77777777" w:rsidR="00531649" w:rsidRPr="00A20210" w:rsidRDefault="00531649" w:rsidP="00026BE7">
            <w:pPr>
              <w:pStyle w:val="TAL"/>
              <w:rPr>
                <w:lang w:val="sv-SE" w:eastAsia="en-GB"/>
              </w:rPr>
            </w:pPr>
            <w:r w:rsidRPr="00A20210">
              <w:rPr>
                <w:lang w:val="sv-SE" w:eastAsia="en-GB"/>
              </w:rPr>
              <w:t>802.1Q C-TAG PCP/DEI type</w:t>
            </w:r>
          </w:p>
        </w:tc>
      </w:tr>
      <w:tr w:rsidR="00531649" w:rsidRPr="00A20210" w14:paraId="43529DB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D2B60D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42E1F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8774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FAB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531157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10809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F221A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A5859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A785A7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3466A5" w14:textId="77777777" w:rsidR="00531649" w:rsidRPr="00A20210" w:rsidRDefault="00531649" w:rsidP="00026BE7">
            <w:pPr>
              <w:pStyle w:val="TAL"/>
              <w:rPr>
                <w:lang w:eastAsia="en-GB"/>
              </w:rPr>
            </w:pPr>
            <w:r w:rsidRPr="00A20210">
              <w:rPr>
                <w:lang w:eastAsia="en-GB"/>
              </w:rPr>
              <w:t>802.1Q S-TAG PCP/DEI type</w:t>
            </w:r>
          </w:p>
        </w:tc>
      </w:tr>
      <w:tr w:rsidR="00531649" w:rsidRPr="00A20210" w14:paraId="36EB500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37A0E50"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C83E4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AEDB9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CF46D0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087E3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DECC6F"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655B0F6"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072CA1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EC0F1B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B069769" w14:textId="77777777" w:rsidR="00531649" w:rsidRPr="00A20210" w:rsidRDefault="00531649" w:rsidP="00026BE7">
            <w:pPr>
              <w:pStyle w:val="TAL"/>
              <w:rPr>
                <w:lang w:eastAsia="en-GB"/>
              </w:rPr>
            </w:pPr>
            <w:proofErr w:type="spellStart"/>
            <w:r w:rsidRPr="00A20210">
              <w:rPr>
                <w:lang w:eastAsia="en-GB"/>
              </w:rPr>
              <w:t>Ethertype</w:t>
            </w:r>
            <w:proofErr w:type="spellEnd"/>
            <w:r w:rsidRPr="00A20210">
              <w:rPr>
                <w:lang w:eastAsia="en-GB"/>
              </w:rPr>
              <w:t xml:space="preserve"> type</w:t>
            </w:r>
          </w:p>
        </w:tc>
      </w:tr>
      <w:tr w:rsidR="00531649" w:rsidRPr="00A20210" w14:paraId="6FA7EAE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697E1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6184ED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95776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11A60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1AE93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D7246F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41A277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6996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FB1B19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74891" w14:textId="77777777" w:rsidR="00531649" w:rsidRPr="00A20210" w:rsidRDefault="00531649" w:rsidP="00026BE7">
            <w:pPr>
              <w:pStyle w:val="TAL"/>
              <w:rPr>
                <w:lang w:eastAsia="en-GB"/>
              </w:rPr>
            </w:pPr>
            <w:r w:rsidRPr="00A20210">
              <w:rPr>
                <w:lang w:eastAsia="en-GB"/>
              </w:rPr>
              <w:t>DNN type</w:t>
            </w:r>
          </w:p>
        </w:tc>
      </w:tr>
      <w:tr w:rsidR="00531649" w:rsidRPr="00A20210" w14:paraId="07327F5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7EB35B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578CEA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69CAB5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661E2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A0315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08DE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9F8C9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22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CDCB7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304B8CE" w14:textId="77777777" w:rsidR="00531649" w:rsidRPr="00A20210" w:rsidRDefault="00531649" w:rsidP="00026BE7">
            <w:pPr>
              <w:pStyle w:val="TAL"/>
              <w:rPr>
                <w:lang w:eastAsia="en-GB"/>
              </w:rPr>
            </w:pPr>
            <w:r w:rsidRPr="00A20210">
              <w:rPr>
                <w:lang w:eastAsia="en-GB"/>
              </w:rPr>
              <w:t>Destination FQDN</w:t>
            </w:r>
          </w:p>
        </w:tc>
      </w:tr>
      <w:tr w:rsidR="00531649" w:rsidRPr="00A20210" w14:paraId="4EB9E959"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374D0C65"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1E150F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BEBD82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CFB0B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7BA91C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7755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167C5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ADD63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9002BC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769BB69F" w14:textId="77777777" w:rsidR="00531649" w:rsidRPr="00A20210" w:rsidRDefault="00531649" w:rsidP="00026BE7">
            <w:pPr>
              <w:pStyle w:val="TAL"/>
              <w:rPr>
                <w:lang w:eastAsia="en-GB"/>
              </w:rPr>
            </w:pPr>
            <w:r w:rsidRPr="00A20210">
              <w:rPr>
                <w:lang w:eastAsia="en-GB"/>
              </w:rPr>
              <w:t>Regular expression</w:t>
            </w:r>
          </w:p>
        </w:tc>
      </w:tr>
      <w:tr w:rsidR="00531649" w:rsidRPr="00A20210" w14:paraId="0F1A909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39D14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E1E516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24E61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9C7AE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244C6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5079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5191A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4DDDC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5411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DC4B9D9" w14:textId="77777777" w:rsidR="00531649" w:rsidRPr="00A20210" w:rsidRDefault="00531649" w:rsidP="00026BE7">
            <w:pPr>
              <w:pStyle w:val="TAL"/>
              <w:rPr>
                <w:lang w:eastAsia="en-GB"/>
              </w:rPr>
            </w:pPr>
            <w:r w:rsidRPr="00A20210">
              <w:rPr>
                <w:lang w:eastAsia="en-GB"/>
              </w:rPr>
              <w:t>OS App Id type</w:t>
            </w:r>
          </w:p>
        </w:tc>
      </w:tr>
      <w:tr w:rsidR="00531649" w:rsidRPr="00A20210" w14:paraId="470B2F7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A247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30C58568"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249BA5A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022E93FF" w14:textId="77777777" w:rsidR="00531649" w:rsidRPr="00A20210" w:rsidRDefault="00531649" w:rsidP="00026BE7">
            <w:pPr>
              <w:pStyle w:val="TAL"/>
              <w:rPr>
                <w:lang w:eastAsia="en-GB"/>
              </w:rPr>
            </w:pPr>
            <w:r w:rsidRPr="00A20210">
              <w:rPr>
                <w:lang w:eastAsia="zh-CN"/>
              </w:rPr>
              <w:t>0</w:t>
            </w:r>
          </w:p>
        </w:tc>
        <w:tc>
          <w:tcPr>
            <w:tcW w:w="354" w:type="dxa"/>
            <w:gridSpan w:val="3"/>
            <w:tcBorders>
              <w:top w:val="nil"/>
              <w:left w:val="nil"/>
              <w:bottom w:val="nil"/>
              <w:right w:val="nil"/>
            </w:tcBorders>
            <w:hideMark/>
          </w:tcPr>
          <w:p w14:paraId="4FF04413"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4F706DB6"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72DC3AC"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1B86E2F" w14:textId="77777777" w:rsidR="00531649" w:rsidRPr="00A20210" w:rsidRDefault="00531649" w:rsidP="00026BE7">
            <w:pPr>
              <w:pStyle w:val="TAL"/>
              <w:rPr>
                <w:lang w:eastAsia="en-GB"/>
              </w:rPr>
            </w:pPr>
            <w:r w:rsidRPr="00A20210">
              <w:rPr>
                <w:lang w:eastAsia="zh-CN"/>
              </w:rPr>
              <w:t>1</w:t>
            </w:r>
          </w:p>
        </w:tc>
        <w:tc>
          <w:tcPr>
            <w:tcW w:w="355" w:type="dxa"/>
            <w:gridSpan w:val="4"/>
            <w:tcBorders>
              <w:top w:val="nil"/>
              <w:left w:val="nil"/>
              <w:bottom w:val="nil"/>
              <w:right w:val="nil"/>
            </w:tcBorders>
          </w:tcPr>
          <w:p w14:paraId="3B67CC9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210D62" w14:textId="77777777" w:rsidR="00531649" w:rsidRPr="00A20210" w:rsidRDefault="00531649" w:rsidP="00026BE7">
            <w:pPr>
              <w:pStyle w:val="TAL"/>
              <w:rPr>
                <w:lang w:eastAsia="en-GB"/>
              </w:rPr>
            </w:pPr>
            <w:r w:rsidRPr="00A20210">
              <w:rPr>
                <w:lang w:eastAsia="zh-CN"/>
              </w:rPr>
              <w:t>Destination MAC address range type</w:t>
            </w:r>
          </w:p>
        </w:tc>
      </w:tr>
      <w:tr w:rsidR="00531649" w:rsidRPr="00A20210" w14:paraId="577C236A" w14:textId="77777777" w:rsidTr="00026BE7">
        <w:trPr>
          <w:gridBefore w:val="1"/>
          <w:wBefore w:w="73" w:type="dxa"/>
          <w:cantSplit/>
          <w:jc w:val="center"/>
        </w:trPr>
        <w:tc>
          <w:tcPr>
            <w:tcW w:w="354" w:type="dxa"/>
            <w:tcBorders>
              <w:top w:val="nil"/>
              <w:left w:val="single" w:sz="4" w:space="0" w:color="auto"/>
              <w:bottom w:val="nil"/>
              <w:right w:val="nil"/>
            </w:tcBorders>
          </w:tcPr>
          <w:p w14:paraId="13297B7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717E42"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52058C8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EC2B99"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3451544A"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2F1B6E34"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4A5F9A2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50A8CAA4" w14:textId="77777777" w:rsidR="00531649" w:rsidRPr="00A20210" w:rsidRDefault="00531649" w:rsidP="00026BE7">
            <w:pPr>
              <w:pStyle w:val="TAL"/>
              <w:rPr>
                <w:lang w:eastAsia="zh-CN"/>
              </w:rPr>
            </w:pPr>
            <w:r>
              <w:rPr>
                <w:lang w:eastAsia="zh-CN"/>
              </w:rPr>
              <w:t>0</w:t>
            </w:r>
          </w:p>
        </w:tc>
        <w:tc>
          <w:tcPr>
            <w:tcW w:w="355" w:type="dxa"/>
            <w:gridSpan w:val="4"/>
            <w:tcBorders>
              <w:top w:val="nil"/>
              <w:left w:val="nil"/>
              <w:bottom w:val="nil"/>
              <w:right w:val="nil"/>
            </w:tcBorders>
          </w:tcPr>
          <w:p w14:paraId="7672C992"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2CABD7A2" w14:textId="77777777" w:rsidR="00531649" w:rsidRPr="00A20210" w:rsidRDefault="00531649" w:rsidP="00026BE7">
            <w:pPr>
              <w:pStyle w:val="TAL"/>
              <w:rPr>
                <w:lang w:eastAsia="zh-CN"/>
              </w:rPr>
            </w:pPr>
            <w:r w:rsidRPr="00727AA3">
              <w:rPr>
                <w:lang w:eastAsia="zh-CN"/>
              </w:rPr>
              <w:t>PIN ID type</w:t>
            </w:r>
          </w:p>
        </w:tc>
      </w:tr>
      <w:tr w:rsidR="00531649" w:rsidRPr="00A20210" w14:paraId="11B1C520" w14:textId="77777777" w:rsidTr="00026BE7">
        <w:trPr>
          <w:gridBefore w:val="1"/>
          <w:wBefore w:w="73" w:type="dxa"/>
          <w:cantSplit/>
          <w:jc w:val="center"/>
        </w:trPr>
        <w:tc>
          <w:tcPr>
            <w:tcW w:w="354" w:type="dxa"/>
            <w:tcBorders>
              <w:top w:val="nil"/>
              <w:left w:val="single" w:sz="4" w:space="0" w:color="auto"/>
              <w:bottom w:val="nil"/>
              <w:right w:val="nil"/>
            </w:tcBorders>
          </w:tcPr>
          <w:p w14:paraId="506770E0" w14:textId="77777777" w:rsidR="00531649" w:rsidRPr="00A20210" w:rsidRDefault="00531649" w:rsidP="00026BE7">
            <w:pPr>
              <w:pStyle w:val="TAL"/>
              <w:rPr>
                <w:lang w:eastAsia="zh-CN"/>
              </w:rPr>
            </w:pPr>
            <w:r>
              <w:rPr>
                <w:lang w:eastAsia="zh-CN"/>
              </w:rPr>
              <w:lastRenderedPageBreak/>
              <w:t>1</w:t>
            </w:r>
          </w:p>
        </w:tc>
        <w:tc>
          <w:tcPr>
            <w:tcW w:w="354" w:type="dxa"/>
            <w:gridSpan w:val="3"/>
            <w:tcBorders>
              <w:top w:val="nil"/>
              <w:left w:val="nil"/>
              <w:bottom w:val="nil"/>
              <w:right w:val="nil"/>
            </w:tcBorders>
          </w:tcPr>
          <w:p w14:paraId="2B621346"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6C8A2C5C"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0BD4ADA7"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79168641"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70295A5B"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7D7C40E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22D1E044" w14:textId="77777777" w:rsidR="00531649" w:rsidRPr="00A20210" w:rsidRDefault="00531649" w:rsidP="00026BE7">
            <w:pPr>
              <w:pStyle w:val="TAL"/>
              <w:rPr>
                <w:lang w:eastAsia="zh-CN"/>
              </w:rPr>
            </w:pPr>
            <w:r>
              <w:rPr>
                <w:lang w:eastAsia="zh-CN"/>
              </w:rPr>
              <w:t>1</w:t>
            </w:r>
          </w:p>
        </w:tc>
        <w:tc>
          <w:tcPr>
            <w:tcW w:w="355" w:type="dxa"/>
            <w:gridSpan w:val="4"/>
            <w:tcBorders>
              <w:top w:val="nil"/>
              <w:left w:val="nil"/>
              <w:bottom w:val="nil"/>
              <w:right w:val="nil"/>
            </w:tcBorders>
          </w:tcPr>
          <w:p w14:paraId="6895532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43A45085" w14:textId="77777777" w:rsidR="00531649" w:rsidRPr="00A20210" w:rsidRDefault="00531649" w:rsidP="00026BE7">
            <w:pPr>
              <w:pStyle w:val="TAL"/>
              <w:rPr>
                <w:lang w:eastAsia="zh-CN"/>
              </w:rPr>
            </w:pPr>
            <w:r w:rsidRPr="001759C2">
              <w:rPr>
                <w:lang w:eastAsia="zh-CN"/>
              </w:rPr>
              <w:t>Connectivity group ID type</w:t>
            </w:r>
          </w:p>
        </w:tc>
      </w:tr>
      <w:tr w:rsidR="00531649" w:rsidRPr="00A20210" w14:paraId="2B07BC0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BE4290D" w14:textId="77777777" w:rsidR="00531649" w:rsidRPr="00A20210" w:rsidRDefault="00531649" w:rsidP="00026BE7">
            <w:pPr>
              <w:pStyle w:val="TAL"/>
              <w:rPr>
                <w:lang w:eastAsia="en-GB"/>
              </w:rPr>
            </w:pPr>
            <w:r w:rsidRPr="00A20210">
              <w:rPr>
                <w:lang w:eastAsia="en-GB"/>
              </w:rPr>
              <w:t>All other values are spare. If received they shall be interpreted as unknown.</w:t>
            </w:r>
          </w:p>
        </w:tc>
      </w:tr>
      <w:tr w:rsidR="00531649" w:rsidRPr="00A20210" w14:paraId="65EB0F7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2C620F4" w14:textId="77777777" w:rsidR="00531649" w:rsidRPr="00A20210" w:rsidRDefault="00531649" w:rsidP="00026BE7">
            <w:pPr>
              <w:pStyle w:val="TAL"/>
              <w:rPr>
                <w:lang w:eastAsia="en-GB"/>
              </w:rPr>
            </w:pPr>
          </w:p>
        </w:tc>
      </w:tr>
      <w:tr w:rsidR="00531649" w:rsidRPr="00A20210" w14:paraId="384E859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BE79B2" w14:textId="77777777" w:rsidR="00531649" w:rsidRDefault="00531649" w:rsidP="00026BE7">
            <w:pPr>
              <w:pStyle w:val="TAL"/>
              <w:rPr>
                <w:lang w:eastAsia="en-GB"/>
              </w:rPr>
            </w:pPr>
            <w:r w:rsidRPr="00A20210">
              <w:rPr>
                <w:lang w:eastAsia="en-GB"/>
              </w:rPr>
              <w:t>Length of access selection descriptor (octet f+1)</w:t>
            </w:r>
          </w:p>
          <w:p w14:paraId="774F4D1F" w14:textId="77777777" w:rsidR="00531649" w:rsidRPr="00A20210" w:rsidRDefault="00531649" w:rsidP="00026BE7">
            <w:pPr>
              <w:pStyle w:val="TAL"/>
              <w:rPr>
                <w:lang w:eastAsia="en-GB"/>
              </w:rPr>
            </w:pPr>
            <w:r>
              <w:t>Length of access selection descriptor indicates the length of access selection descriptor field (staring from octet f+1).</w:t>
            </w:r>
          </w:p>
        </w:tc>
      </w:tr>
      <w:tr w:rsidR="00531649" w:rsidRPr="00A20210" w14:paraId="21075F7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67B7EA" w14:textId="77777777" w:rsidR="00531649" w:rsidRPr="00A20210" w:rsidRDefault="00531649" w:rsidP="00026BE7">
            <w:pPr>
              <w:pStyle w:val="TAL"/>
              <w:rPr>
                <w:lang w:eastAsia="en-GB"/>
              </w:rPr>
            </w:pPr>
          </w:p>
        </w:tc>
      </w:tr>
      <w:tr w:rsidR="00531649" w:rsidRPr="00A20210" w14:paraId="575A908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2E6B27F" w14:textId="77777777" w:rsidR="00531649" w:rsidRPr="00A20210" w:rsidRDefault="00531649" w:rsidP="00026BE7">
            <w:pPr>
              <w:pStyle w:val="TAL"/>
              <w:rPr>
                <w:lang w:eastAsia="en-GB"/>
              </w:rPr>
            </w:pPr>
            <w:r w:rsidRPr="00A20210">
              <w:rPr>
                <w:lang w:eastAsia="en-GB"/>
              </w:rPr>
              <w:t>Steering functionality (octet f+2)</w:t>
            </w:r>
          </w:p>
        </w:tc>
      </w:tr>
      <w:tr w:rsidR="00531649" w:rsidRPr="00A20210" w14:paraId="5D9141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681F9A" w14:textId="77777777" w:rsidR="00531649" w:rsidRPr="00A20210" w:rsidRDefault="00531649" w:rsidP="00026BE7">
            <w:pPr>
              <w:pStyle w:val="TAL"/>
              <w:spacing w:after="40"/>
              <w:rPr>
                <w:lang w:eastAsia="en-GB"/>
              </w:rPr>
            </w:pPr>
            <w:r w:rsidRPr="00A20210">
              <w:rPr>
                <w:lang w:eastAsia="en-GB"/>
              </w:rPr>
              <w:t>The steering functionality field shall be encoded by one octet (octet f+2) as follows</w:t>
            </w:r>
          </w:p>
        </w:tc>
      </w:tr>
      <w:tr w:rsidR="00531649" w:rsidRPr="00A20210" w14:paraId="60257D4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8A63DA" w14:textId="77777777" w:rsidR="00531649" w:rsidRPr="00A20210" w:rsidRDefault="00531649" w:rsidP="00026BE7">
            <w:pPr>
              <w:pStyle w:val="TAL"/>
              <w:spacing w:after="40"/>
              <w:rPr>
                <w:lang w:eastAsia="en-GB"/>
              </w:rPr>
            </w:pPr>
            <w:r w:rsidRPr="00A20210">
              <w:rPr>
                <w:lang w:eastAsia="en-GB"/>
              </w:rPr>
              <w:t>Bits</w:t>
            </w:r>
          </w:p>
        </w:tc>
      </w:tr>
      <w:tr w:rsidR="00531649" w:rsidRPr="00A20210" w14:paraId="4734C85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94514BF" w14:textId="77777777" w:rsidR="00531649" w:rsidRPr="00A20210" w:rsidRDefault="00531649" w:rsidP="00026BE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0A399D16" w14:textId="77777777" w:rsidR="00531649" w:rsidRPr="00A20210" w:rsidRDefault="00531649" w:rsidP="00026BE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5F4C0339" w14:textId="77777777" w:rsidR="00531649" w:rsidRPr="00A20210" w:rsidRDefault="00531649" w:rsidP="00026BE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02247E53" w14:textId="77777777" w:rsidR="00531649" w:rsidRPr="00A20210" w:rsidRDefault="00531649" w:rsidP="00026BE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4D0ED6BF" w14:textId="77777777" w:rsidR="00531649" w:rsidRPr="00A20210" w:rsidRDefault="00531649" w:rsidP="00026BE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4D5137C1" w14:textId="77777777" w:rsidR="00531649" w:rsidRPr="00A20210" w:rsidRDefault="00531649" w:rsidP="00026BE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3FD4B3D7" w14:textId="77777777" w:rsidR="00531649" w:rsidRPr="00A20210" w:rsidRDefault="00531649" w:rsidP="00026BE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5E0418F1" w14:textId="77777777" w:rsidR="00531649" w:rsidRPr="00A20210" w:rsidRDefault="00531649" w:rsidP="00026BE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E3DCD96" w14:textId="77777777" w:rsidR="00531649" w:rsidRPr="00A20210" w:rsidRDefault="00531649" w:rsidP="00026BE7">
            <w:pPr>
              <w:pStyle w:val="TAL"/>
              <w:spacing w:after="40"/>
              <w:rPr>
                <w:b/>
                <w:lang w:eastAsia="en-GB"/>
              </w:rPr>
            </w:pPr>
          </w:p>
        </w:tc>
        <w:tc>
          <w:tcPr>
            <w:tcW w:w="3922" w:type="dxa"/>
            <w:gridSpan w:val="5"/>
            <w:tcBorders>
              <w:top w:val="nil"/>
              <w:left w:val="nil"/>
              <w:bottom w:val="nil"/>
              <w:right w:val="single" w:sz="4" w:space="0" w:color="auto"/>
            </w:tcBorders>
          </w:tcPr>
          <w:p w14:paraId="0404CCE3" w14:textId="77777777" w:rsidR="00531649" w:rsidRPr="00A20210" w:rsidRDefault="00531649" w:rsidP="00026BE7">
            <w:pPr>
              <w:pStyle w:val="TAL"/>
              <w:spacing w:after="40"/>
              <w:rPr>
                <w:b/>
                <w:lang w:eastAsia="en-GB"/>
              </w:rPr>
            </w:pPr>
          </w:p>
        </w:tc>
      </w:tr>
      <w:tr w:rsidR="00531649" w:rsidRPr="00A20210" w14:paraId="1F45FAB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EF60A44"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FF4C50B"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7C3817E0"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EF8E74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DCCA49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D432D7"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DAF3C3F"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A70411"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3053EF7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1F15B824" w14:textId="77777777" w:rsidR="00531649" w:rsidRPr="00A20210" w:rsidRDefault="00531649" w:rsidP="00026BE7">
            <w:pPr>
              <w:pStyle w:val="TAL"/>
              <w:spacing w:after="40"/>
              <w:rPr>
                <w:lang w:eastAsia="en-GB"/>
              </w:rPr>
            </w:pPr>
            <w:r w:rsidRPr="00A20210">
              <w:rPr>
                <w:lang w:eastAsia="en-GB"/>
              </w:rPr>
              <w:t>UE's supported steering functionality (NOTE 2)</w:t>
            </w:r>
          </w:p>
        </w:tc>
      </w:tr>
      <w:tr w:rsidR="00531649" w:rsidRPr="00A20210" w14:paraId="13A5FAE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137A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B1837F"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40E79F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A693ECF"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29B7BB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11E6FB46"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5425856"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3D43C604" w14:textId="77777777" w:rsidR="00531649" w:rsidRPr="00A20210"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C105B1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4A82B6A7" w14:textId="77777777" w:rsidR="00531649" w:rsidRPr="00A20210" w:rsidRDefault="00531649" w:rsidP="00026BE7">
            <w:pPr>
              <w:pStyle w:val="TAL"/>
              <w:spacing w:after="40"/>
              <w:rPr>
                <w:lang w:eastAsia="en-GB"/>
              </w:rPr>
            </w:pPr>
            <w:r w:rsidRPr="00A20210">
              <w:rPr>
                <w:lang w:eastAsia="en-GB"/>
              </w:rPr>
              <w:t>MPTCP functionality</w:t>
            </w:r>
          </w:p>
        </w:tc>
      </w:tr>
      <w:tr w:rsidR="00531649" w:rsidRPr="00A20210" w14:paraId="321968B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197991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FD98032"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617BA69"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757031E"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01F7FD8"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3787BAE"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02D7F81"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5C8141AB"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C113BC"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3B1F129A" w14:textId="77777777" w:rsidR="00531649" w:rsidRPr="00A20210" w:rsidRDefault="00531649" w:rsidP="00026BE7">
            <w:pPr>
              <w:pStyle w:val="TAL"/>
              <w:spacing w:after="40"/>
              <w:rPr>
                <w:lang w:eastAsia="en-GB"/>
              </w:rPr>
            </w:pPr>
            <w:r w:rsidRPr="00A20210">
              <w:rPr>
                <w:lang w:eastAsia="en-GB"/>
              </w:rPr>
              <w:t>ATSSS-LL functionality</w:t>
            </w:r>
          </w:p>
        </w:tc>
      </w:tr>
      <w:tr w:rsidR="00531649" w:rsidRPr="00A20210" w14:paraId="782A9582" w14:textId="77777777" w:rsidTr="00026BE7">
        <w:trPr>
          <w:gridBefore w:val="1"/>
          <w:wBefore w:w="73" w:type="dxa"/>
          <w:cantSplit/>
          <w:jc w:val="center"/>
        </w:trPr>
        <w:tc>
          <w:tcPr>
            <w:tcW w:w="354" w:type="dxa"/>
            <w:tcBorders>
              <w:top w:val="nil"/>
              <w:left w:val="single" w:sz="4" w:space="0" w:color="auto"/>
              <w:bottom w:val="nil"/>
              <w:right w:val="nil"/>
            </w:tcBorders>
          </w:tcPr>
          <w:p w14:paraId="4601A1C5" w14:textId="5EE2414D"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5C52BD5" w14:textId="17DEF39B"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597C9E69" w14:textId="0474E9F2"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76EF5B8A" w14:textId="6399E579"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1206AF35" w14:textId="26EC53E2"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1F21A825" w14:textId="6741C27E" w:rsidR="00531649" w:rsidRPr="00531649"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37EB4986" w14:textId="2452EF41" w:rsidR="00531649" w:rsidRPr="00531649"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2231E7F6" w14:textId="4A1B3FA5" w:rsidR="00531649" w:rsidRPr="00531649"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0AB4DFC3"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tcPr>
          <w:p w14:paraId="1DBD09B8" w14:textId="12656A7F" w:rsidR="00531649" w:rsidRPr="00A20210" w:rsidRDefault="00531649" w:rsidP="00026BE7">
            <w:pPr>
              <w:pStyle w:val="TAL"/>
              <w:spacing w:after="40"/>
              <w:rPr>
                <w:lang w:eastAsia="en-GB"/>
              </w:rPr>
            </w:pPr>
            <w:r w:rsidRPr="00A20210">
              <w:rPr>
                <w:lang w:eastAsia="en-GB"/>
              </w:rPr>
              <w:t>MPQUIC functionality</w:t>
            </w:r>
          </w:p>
        </w:tc>
      </w:tr>
      <w:tr w:rsidR="00531649" w:rsidRPr="00A20210" w14:paraId="59005F8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4B688E0" w14:textId="77777777" w:rsidR="00531649" w:rsidRPr="00A20210" w:rsidRDefault="00531649" w:rsidP="00026BE7">
            <w:pPr>
              <w:pStyle w:val="TAL"/>
              <w:spacing w:after="40"/>
              <w:rPr>
                <w:lang w:eastAsia="en-GB"/>
              </w:rPr>
            </w:pPr>
            <w:r w:rsidRPr="00A20210">
              <w:rPr>
                <w:lang w:eastAsia="en-GB"/>
              </w:rPr>
              <w:t>All other values are spare.</w:t>
            </w:r>
          </w:p>
          <w:p w14:paraId="39ADBB8A" w14:textId="77777777" w:rsidR="00531649" w:rsidRPr="00A20210" w:rsidRDefault="00531649" w:rsidP="00026BE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531649" w:rsidRPr="00A20210" w14:paraId="5BB753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E5D489B" w14:textId="77777777" w:rsidR="00531649" w:rsidRPr="00A20210" w:rsidRDefault="00531649" w:rsidP="00026BE7">
            <w:pPr>
              <w:pStyle w:val="TAL"/>
              <w:spacing w:after="40"/>
              <w:rPr>
                <w:lang w:eastAsia="en-GB"/>
              </w:rPr>
            </w:pPr>
          </w:p>
        </w:tc>
      </w:tr>
      <w:tr w:rsidR="00531649" w:rsidRPr="00A20210" w14:paraId="128C4C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0F0700" w14:textId="77777777" w:rsidR="00531649" w:rsidRPr="00A20210" w:rsidRDefault="00531649" w:rsidP="00026BE7">
            <w:pPr>
              <w:pStyle w:val="TAL"/>
              <w:spacing w:after="40"/>
              <w:rPr>
                <w:lang w:eastAsia="en-GB"/>
              </w:rPr>
            </w:pPr>
            <w:r w:rsidRPr="00A20210">
              <w:rPr>
                <w:lang w:eastAsia="en-GB"/>
              </w:rPr>
              <w:t>Steering mode (octet f+3)</w:t>
            </w:r>
          </w:p>
        </w:tc>
      </w:tr>
      <w:tr w:rsidR="00531649" w:rsidRPr="00A20210" w14:paraId="7C8706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5F27CF" w14:textId="77777777" w:rsidR="00531649" w:rsidRPr="00A20210" w:rsidRDefault="00531649" w:rsidP="00026BE7">
            <w:pPr>
              <w:pStyle w:val="TAL"/>
              <w:spacing w:after="40"/>
              <w:rPr>
                <w:lang w:eastAsia="en-GB"/>
              </w:rPr>
            </w:pPr>
            <w:r w:rsidRPr="00A20210">
              <w:rPr>
                <w:lang w:eastAsia="en-GB"/>
              </w:rPr>
              <w:t>The steering mode descriptor field shall be encoded by one octet (octet f+3) as follows:</w:t>
            </w:r>
          </w:p>
        </w:tc>
      </w:tr>
      <w:tr w:rsidR="00531649" w:rsidRPr="00A20210" w14:paraId="05B3B86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0659E6" w14:textId="77777777" w:rsidR="00531649" w:rsidRPr="00A20210" w:rsidRDefault="00531649" w:rsidP="00026BE7">
            <w:pPr>
              <w:pStyle w:val="TAL"/>
              <w:rPr>
                <w:lang w:eastAsia="en-GB"/>
              </w:rPr>
            </w:pPr>
            <w:r w:rsidRPr="00A20210">
              <w:rPr>
                <w:lang w:eastAsia="en-GB"/>
              </w:rPr>
              <w:t>Bits</w:t>
            </w:r>
          </w:p>
        </w:tc>
      </w:tr>
      <w:tr w:rsidR="00531649" w:rsidRPr="00A20210" w14:paraId="6F7EA84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52353"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21908EE"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578943D"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DDBB2B7"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063E60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37D7D2F"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381C3D"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3A0116D"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2EC93E1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795FE91B" w14:textId="77777777" w:rsidR="00531649" w:rsidRPr="00A20210" w:rsidRDefault="00531649" w:rsidP="00026BE7">
            <w:pPr>
              <w:pStyle w:val="TAL"/>
              <w:rPr>
                <w:b/>
                <w:lang w:eastAsia="en-GB"/>
              </w:rPr>
            </w:pPr>
          </w:p>
        </w:tc>
      </w:tr>
      <w:tr w:rsidR="00531649" w:rsidRPr="00A20210" w14:paraId="35DF42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90AB0F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A32DE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C9C07B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8E1E6D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6229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DF6B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E3B2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F9F9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452ADAB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169859" w14:textId="77777777" w:rsidR="00531649" w:rsidRPr="00A20210" w:rsidRDefault="00531649" w:rsidP="00026BE7">
            <w:pPr>
              <w:pStyle w:val="TAL"/>
              <w:rPr>
                <w:lang w:eastAsia="en-GB"/>
              </w:rPr>
            </w:pPr>
            <w:r w:rsidRPr="00A20210">
              <w:rPr>
                <w:lang w:val="en-US" w:eastAsia="ko-KR"/>
              </w:rPr>
              <w:t>Active-standby</w:t>
            </w:r>
          </w:p>
        </w:tc>
      </w:tr>
      <w:tr w:rsidR="00531649" w:rsidRPr="00A20210" w14:paraId="2C81BC7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10092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E12F0A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A66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D9354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5DDB9F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634E68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D2ED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4B7B183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C5BF61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C34C7" w14:textId="77777777" w:rsidR="00531649" w:rsidRPr="00A20210" w:rsidRDefault="00531649" w:rsidP="00026BE7">
            <w:pPr>
              <w:pStyle w:val="TAL"/>
              <w:rPr>
                <w:lang w:val="en-US" w:eastAsia="ko-KR"/>
              </w:rPr>
            </w:pPr>
            <w:r w:rsidRPr="00A20210">
              <w:rPr>
                <w:lang w:val="en-US" w:eastAsia="ko-KR"/>
              </w:rPr>
              <w:t>Smallest delay</w:t>
            </w:r>
            <w:r>
              <w:rPr>
                <w:lang w:val="en-US" w:eastAsia="ko-KR"/>
              </w:rPr>
              <w:t xml:space="preserve"> (NOET 2A)</w:t>
            </w:r>
          </w:p>
        </w:tc>
      </w:tr>
      <w:tr w:rsidR="00531649" w:rsidRPr="00A20210" w14:paraId="1E1C7319"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828ED8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2D90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57E3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397031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5EEC7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BA259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E6020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D82F0C"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891A48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6614EE5" w14:textId="77777777" w:rsidR="00531649" w:rsidRPr="00A20210" w:rsidRDefault="00531649" w:rsidP="00026BE7">
            <w:pPr>
              <w:pStyle w:val="TAL"/>
              <w:rPr>
                <w:lang w:val="en-US" w:eastAsia="ko-KR"/>
              </w:rPr>
            </w:pPr>
            <w:r w:rsidRPr="00A20210">
              <w:rPr>
                <w:lang w:val="en-US" w:eastAsia="ko-KR"/>
              </w:rPr>
              <w:t>Load balancing</w:t>
            </w:r>
          </w:p>
        </w:tc>
      </w:tr>
      <w:tr w:rsidR="00531649" w:rsidRPr="00A20210" w14:paraId="1DB0FC7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47839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7D47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5AFBB0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A7639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A4AC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186854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0B4975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1FB4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A4B852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E4023FA" w14:textId="77777777" w:rsidR="00531649" w:rsidRPr="00A20210" w:rsidRDefault="00531649" w:rsidP="00026BE7">
            <w:pPr>
              <w:pStyle w:val="TAL"/>
              <w:rPr>
                <w:lang w:val="en-US" w:eastAsia="ko-KR"/>
              </w:rPr>
            </w:pPr>
            <w:r w:rsidRPr="00A20210">
              <w:rPr>
                <w:lang w:val="en-US" w:eastAsia="ko-KR"/>
              </w:rPr>
              <w:t>Priority based</w:t>
            </w:r>
          </w:p>
        </w:tc>
      </w:tr>
      <w:tr w:rsidR="00531649" w:rsidRPr="00A20210" w14:paraId="7D066572" w14:textId="77777777" w:rsidTr="00026BE7">
        <w:trPr>
          <w:gridBefore w:val="1"/>
          <w:wBefore w:w="73" w:type="dxa"/>
          <w:cantSplit/>
          <w:jc w:val="center"/>
        </w:trPr>
        <w:tc>
          <w:tcPr>
            <w:tcW w:w="354" w:type="dxa"/>
            <w:tcBorders>
              <w:top w:val="nil"/>
              <w:left w:val="single" w:sz="4" w:space="0" w:color="auto"/>
              <w:bottom w:val="nil"/>
              <w:right w:val="nil"/>
            </w:tcBorders>
          </w:tcPr>
          <w:p w14:paraId="29D36356"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2D96B3DC"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097EBBB1"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DF334B0"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6393767"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6C0F40BC" w14:textId="77777777" w:rsidR="00531649" w:rsidRPr="00A20210" w:rsidRDefault="00531649" w:rsidP="00026BE7">
            <w:pPr>
              <w:pStyle w:val="TAL"/>
              <w:rPr>
                <w:lang w:eastAsia="en-GB"/>
              </w:rPr>
            </w:pPr>
            <w:r w:rsidRPr="00A20210">
              <w:t>1</w:t>
            </w:r>
          </w:p>
        </w:tc>
        <w:tc>
          <w:tcPr>
            <w:tcW w:w="354" w:type="dxa"/>
            <w:gridSpan w:val="4"/>
            <w:tcBorders>
              <w:top w:val="nil"/>
              <w:left w:val="nil"/>
              <w:bottom w:val="nil"/>
              <w:right w:val="nil"/>
            </w:tcBorders>
          </w:tcPr>
          <w:p w14:paraId="20334FBB" w14:textId="77777777" w:rsidR="00531649" w:rsidRPr="00A20210" w:rsidRDefault="00531649" w:rsidP="00026BE7">
            <w:pPr>
              <w:pStyle w:val="TAL"/>
              <w:rPr>
                <w:lang w:eastAsia="en-GB"/>
              </w:rPr>
            </w:pPr>
            <w:r w:rsidRPr="00A20210">
              <w:t>0</w:t>
            </w:r>
          </w:p>
        </w:tc>
        <w:tc>
          <w:tcPr>
            <w:tcW w:w="354" w:type="dxa"/>
            <w:gridSpan w:val="4"/>
            <w:tcBorders>
              <w:top w:val="nil"/>
              <w:left w:val="nil"/>
              <w:bottom w:val="nil"/>
              <w:right w:val="nil"/>
            </w:tcBorders>
          </w:tcPr>
          <w:p w14:paraId="6B866DE8" w14:textId="77777777" w:rsidR="00531649" w:rsidRPr="00A20210" w:rsidRDefault="00531649" w:rsidP="00026BE7">
            <w:pPr>
              <w:pStyle w:val="TAL"/>
              <w:rPr>
                <w:lang w:eastAsia="en-GB"/>
              </w:rPr>
            </w:pPr>
            <w:r w:rsidRPr="00A20210">
              <w:t>1</w:t>
            </w:r>
          </w:p>
        </w:tc>
        <w:tc>
          <w:tcPr>
            <w:tcW w:w="355" w:type="dxa"/>
            <w:gridSpan w:val="4"/>
            <w:tcBorders>
              <w:top w:val="nil"/>
              <w:left w:val="nil"/>
              <w:bottom w:val="nil"/>
              <w:right w:val="nil"/>
            </w:tcBorders>
          </w:tcPr>
          <w:p w14:paraId="1F3347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0D407648" w14:textId="77777777" w:rsidR="00531649" w:rsidRPr="00A20210" w:rsidRDefault="00531649" w:rsidP="00026BE7">
            <w:pPr>
              <w:pStyle w:val="TAL"/>
              <w:rPr>
                <w:lang w:val="en-US" w:eastAsia="ko-KR"/>
              </w:rPr>
            </w:pPr>
            <w:r w:rsidRPr="00A20210">
              <w:rPr>
                <w:lang w:eastAsia="ko-KR"/>
              </w:rPr>
              <w:t>Redundant</w:t>
            </w:r>
          </w:p>
        </w:tc>
      </w:tr>
      <w:tr w:rsidR="00531649" w:rsidRPr="00A20210" w14:paraId="275F48D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96EB694"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093ACB0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D798047" w14:textId="77777777" w:rsidR="00531649" w:rsidRPr="00A20210" w:rsidRDefault="00531649" w:rsidP="00026BE7">
            <w:pPr>
              <w:pStyle w:val="TAL"/>
              <w:rPr>
                <w:lang w:eastAsia="en-GB"/>
              </w:rPr>
            </w:pPr>
          </w:p>
        </w:tc>
      </w:tr>
      <w:tr w:rsidR="00531649" w:rsidRPr="00A20210" w14:paraId="449B16D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F8CB8D2" w14:textId="77777777" w:rsidR="00531649" w:rsidRPr="00A20210" w:rsidRDefault="00531649" w:rsidP="00026BE7">
            <w:pPr>
              <w:pStyle w:val="TAL"/>
              <w:rPr>
                <w:lang w:val="en-US" w:eastAsia="ko-KR"/>
              </w:rPr>
            </w:pPr>
            <w:r w:rsidRPr="00A20210">
              <w:rPr>
                <w:lang w:val="en-US" w:eastAsia="ko-KR"/>
              </w:rPr>
              <w:t>Steering mode information (octet f+4)</w:t>
            </w:r>
          </w:p>
        </w:tc>
      </w:tr>
      <w:tr w:rsidR="00531649" w:rsidRPr="00A20210" w14:paraId="20B1AFE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CC946E6" w14:textId="77777777" w:rsidR="00531649" w:rsidRPr="00A20210" w:rsidRDefault="00531649" w:rsidP="00026BE7">
            <w:pPr>
              <w:pStyle w:val="TAL"/>
              <w:rPr>
                <w:lang w:val="en-US" w:eastAsia="ko-KR"/>
              </w:rPr>
            </w:pPr>
            <w:r w:rsidRPr="00A20210">
              <w:rPr>
                <w:lang w:val="en-US" w:eastAsia="ko-KR"/>
              </w:rPr>
              <w:t>If the steering mode is defined as active-standby, octet f+4 shall be defined as follows:</w:t>
            </w:r>
          </w:p>
        </w:tc>
      </w:tr>
      <w:tr w:rsidR="00531649" w:rsidRPr="00A20210" w14:paraId="561CC4C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B55222" w14:textId="77777777" w:rsidR="00531649" w:rsidRPr="00A20210" w:rsidRDefault="00531649" w:rsidP="00026BE7">
            <w:pPr>
              <w:pStyle w:val="TAL"/>
              <w:rPr>
                <w:lang w:eastAsia="en-GB"/>
              </w:rPr>
            </w:pPr>
            <w:r w:rsidRPr="00A20210">
              <w:rPr>
                <w:lang w:val="en-US" w:eastAsia="ko-KR"/>
              </w:rPr>
              <w:t>Bits</w:t>
            </w:r>
          </w:p>
        </w:tc>
      </w:tr>
      <w:tr w:rsidR="00531649" w:rsidRPr="00A20210" w14:paraId="3BFDB4B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B7069A"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10850DC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B6E37E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E626923"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68389D" w14:textId="77777777" w:rsidR="00531649" w:rsidRPr="00A20210" w:rsidRDefault="00531649" w:rsidP="00026BE7">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09508ACC" w14:textId="77777777" w:rsidR="00531649" w:rsidRPr="00A20210" w:rsidRDefault="00531649" w:rsidP="00026BE7">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71E96A94" w14:textId="77777777" w:rsidR="00531649" w:rsidRPr="00A20210" w:rsidRDefault="00531649" w:rsidP="00026BE7">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22AAB1FE" w14:textId="77777777" w:rsidR="00531649" w:rsidRPr="00A20210" w:rsidRDefault="00531649" w:rsidP="00026BE7">
            <w:pPr>
              <w:pStyle w:val="TAL"/>
              <w:rPr>
                <w:b/>
                <w:lang w:eastAsia="en-GB"/>
              </w:rPr>
            </w:pPr>
            <w:r w:rsidRPr="00A20210">
              <w:rPr>
                <w:b/>
                <w:lang w:eastAsia="en-GB"/>
              </w:rPr>
              <w:t>1</w:t>
            </w:r>
          </w:p>
        </w:tc>
        <w:tc>
          <w:tcPr>
            <w:tcW w:w="379" w:type="dxa"/>
            <w:gridSpan w:val="4"/>
            <w:tcBorders>
              <w:top w:val="nil"/>
              <w:left w:val="nil"/>
              <w:bottom w:val="nil"/>
              <w:right w:val="nil"/>
            </w:tcBorders>
          </w:tcPr>
          <w:p w14:paraId="097B2B6D" w14:textId="77777777" w:rsidR="00531649" w:rsidRPr="00A20210" w:rsidRDefault="00531649" w:rsidP="00026BE7">
            <w:pPr>
              <w:pStyle w:val="TAL"/>
              <w:rPr>
                <w:b/>
                <w:lang w:eastAsia="en-GB"/>
              </w:rPr>
            </w:pPr>
          </w:p>
        </w:tc>
        <w:tc>
          <w:tcPr>
            <w:tcW w:w="3808" w:type="dxa"/>
            <w:gridSpan w:val="2"/>
            <w:tcBorders>
              <w:top w:val="nil"/>
              <w:left w:val="nil"/>
              <w:bottom w:val="nil"/>
              <w:right w:val="single" w:sz="4" w:space="0" w:color="auto"/>
            </w:tcBorders>
          </w:tcPr>
          <w:p w14:paraId="553DB962" w14:textId="77777777" w:rsidR="00531649" w:rsidRPr="00A20210" w:rsidRDefault="00531649" w:rsidP="00026BE7">
            <w:pPr>
              <w:pStyle w:val="TAL"/>
              <w:rPr>
                <w:b/>
                <w:lang w:eastAsia="en-GB"/>
              </w:rPr>
            </w:pPr>
          </w:p>
        </w:tc>
      </w:tr>
      <w:tr w:rsidR="00531649" w:rsidRPr="00A20210" w14:paraId="6C70E16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0A178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35BA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54C817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0EE1F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0045C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2E81DD34"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70FDBAC"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466B2FC6"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914940D"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5807763" w14:textId="77777777" w:rsidR="00531649" w:rsidRPr="00A20210" w:rsidRDefault="00531649" w:rsidP="00026BE7">
            <w:pPr>
              <w:pStyle w:val="TAL"/>
              <w:rPr>
                <w:lang w:eastAsia="en-GB"/>
              </w:rPr>
            </w:pPr>
            <w:r w:rsidRPr="00A20210">
              <w:rPr>
                <w:lang w:val="en-US" w:eastAsia="ko-KR"/>
              </w:rPr>
              <w:t>Active 3GPP and no standby</w:t>
            </w:r>
          </w:p>
        </w:tc>
      </w:tr>
      <w:tr w:rsidR="00531649" w:rsidRPr="00A20210" w14:paraId="217504F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8562A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274A5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F5C782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7A2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B6429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4265A6D"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1E67D5D3"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1082CB6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04C220C3"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266F935C" w14:textId="77777777" w:rsidR="00531649" w:rsidRPr="00A20210" w:rsidRDefault="00531649" w:rsidP="00026BE7">
            <w:pPr>
              <w:pStyle w:val="TAL"/>
              <w:rPr>
                <w:lang w:eastAsia="en-GB"/>
              </w:rPr>
            </w:pPr>
            <w:r w:rsidRPr="00A20210">
              <w:rPr>
                <w:lang w:val="en-US" w:eastAsia="ko-KR"/>
              </w:rPr>
              <w:t>Active 3GPP and non-3GPP standby</w:t>
            </w:r>
          </w:p>
        </w:tc>
      </w:tr>
      <w:tr w:rsidR="00531649" w:rsidRPr="00A20210" w14:paraId="47A6CA8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14B67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2B43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89888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46E9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6D1AA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EA52DD3"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1DBBC5D"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25D604EB"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E8769A4"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BEC69E1" w14:textId="77777777" w:rsidR="00531649" w:rsidRPr="00A20210" w:rsidRDefault="00531649" w:rsidP="00026BE7">
            <w:pPr>
              <w:pStyle w:val="TAL"/>
              <w:rPr>
                <w:lang w:eastAsia="en-GB"/>
              </w:rPr>
            </w:pPr>
            <w:r w:rsidRPr="00A20210">
              <w:rPr>
                <w:lang w:val="en-US" w:eastAsia="ko-KR"/>
              </w:rPr>
              <w:t>Active non-3GPP and no standby</w:t>
            </w:r>
          </w:p>
        </w:tc>
      </w:tr>
      <w:tr w:rsidR="00531649" w:rsidRPr="00A20210" w14:paraId="37D7F1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4B3BB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1B31F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59C26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84B1A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A13123"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4DE6C5C9" w14:textId="77777777" w:rsidR="00531649" w:rsidRPr="00A20210" w:rsidRDefault="00531649" w:rsidP="00026BE7">
            <w:pPr>
              <w:pStyle w:val="TAL"/>
              <w:rPr>
                <w:lang w:eastAsia="en-GB"/>
              </w:rPr>
            </w:pPr>
            <w:r w:rsidRPr="00A20210">
              <w:rPr>
                <w:lang w:eastAsia="en-GB"/>
              </w:rPr>
              <w:t>1</w:t>
            </w:r>
          </w:p>
        </w:tc>
        <w:tc>
          <w:tcPr>
            <w:tcW w:w="380" w:type="dxa"/>
            <w:gridSpan w:val="5"/>
            <w:tcBorders>
              <w:top w:val="nil"/>
              <w:left w:val="nil"/>
              <w:bottom w:val="nil"/>
              <w:right w:val="nil"/>
            </w:tcBorders>
            <w:hideMark/>
          </w:tcPr>
          <w:p w14:paraId="293E8118"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5DEB3DB9"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24ABD167"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6E8D252C" w14:textId="77777777" w:rsidR="00531649" w:rsidRPr="00A20210" w:rsidRDefault="00531649" w:rsidP="00026BE7">
            <w:pPr>
              <w:pStyle w:val="TAL"/>
              <w:rPr>
                <w:lang w:eastAsia="en-GB"/>
              </w:rPr>
            </w:pPr>
            <w:r w:rsidRPr="00A20210">
              <w:rPr>
                <w:lang w:val="en-US" w:eastAsia="ko-KR"/>
              </w:rPr>
              <w:t>Active non-3GPP and 3GPP standby</w:t>
            </w:r>
          </w:p>
        </w:tc>
      </w:tr>
      <w:tr w:rsidR="00531649" w:rsidRPr="00A20210" w14:paraId="31C72C6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24A91C5"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185671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0FF2C62" w14:textId="77777777" w:rsidR="00531649" w:rsidRPr="00A20210" w:rsidRDefault="00531649" w:rsidP="00026BE7">
            <w:pPr>
              <w:pStyle w:val="TAL"/>
              <w:rPr>
                <w:lang w:eastAsia="en-GB"/>
              </w:rPr>
            </w:pPr>
          </w:p>
        </w:tc>
      </w:tr>
      <w:tr w:rsidR="00531649" w:rsidRPr="00A20210" w14:paraId="6FB3229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5053FE" w14:textId="77777777" w:rsidR="00531649" w:rsidRPr="00A20210" w:rsidRDefault="00531649" w:rsidP="00026BE7">
            <w:pPr>
              <w:pStyle w:val="TAL"/>
              <w:rPr>
                <w:lang w:eastAsia="en-GB"/>
              </w:rPr>
            </w:pPr>
          </w:p>
        </w:tc>
      </w:tr>
      <w:tr w:rsidR="00531649" w:rsidRPr="00A20210" w14:paraId="70C8C6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6421913" w14:textId="77777777" w:rsidR="00531649" w:rsidRPr="00A20210" w:rsidRDefault="00531649" w:rsidP="00026BE7">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531649" w:rsidRPr="00A20210" w14:paraId="3E32616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6A1848" w14:textId="77777777" w:rsidR="00531649" w:rsidRPr="00A20210" w:rsidRDefault="00531649" w:rsidP="00026BE7">
            <w:pPr>
              <w:pStyle w:val="TAL"/>
              <w:rPr>
                <w:lang w:eastAsia="en-GB"/>
              </w:rPr>
            </w:pPr>
            <w:r w:rsidRPr="00A20210">
              <w:rPr>
                <w:lang w:eastAsia="en-GB"/>
              </w:rPr>
              <w:t>Bits</w:t>
            </w:r>
          </w:p>
        </w:tc>
      </w:tr>
      <w:tr w:rsidR="00531649" w:rsidRPr="00A20210" w14:paraId="4287EAC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DCF0E00"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B58D33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9ABCE2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F119572"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9F3559"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46CE3F6B"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63CC87"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CAA3D0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49F3CAE6"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28BBAA7B" w14:textId="77777777" w:rsidR="00531649" w:rsidRPr="00A20210" w:rsidRDefault="00531649" w:rsidP="00026BE7">
            <w:pPr>
              <w:pStyle w:val="TAL"/>
              <w:rPr>
                <w:b/>
                <w:lang w:eastAsia="en-GB"/>
              </w:rPr>
            </w:pPr>
          </w:p>
        </w:tc>
      </w:tr>
      <w:tr w:rsidR="00531649" w:rsidRPr="00A20210" w14:paraId="33D421F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345BF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C45C7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91B4A5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FEFB8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F03B49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34FE0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02D45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F9A1B5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6171EB0"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1101E"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over 3GPP and 0% over non-3GPP</w:t>
            </w:r>
          </w:p>
        </w:tc>
      </w:tr>
      <w:tr w:rsidR="00531649" w:rsidRPr="00A20210" w14:paraId="589069E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C28F7F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ABDD81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87D1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84C4B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C3C2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1CBEE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D43467"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3EB2BC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FFA91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A289E1" w14:textId="77777777" w:rsidR="00531649" w:rsidRPr="00A20210" w:rsidRDefault="00531649" w:rsidP="00026BE7">
            <w:pPr>
              <w:pStyle w:val="TAL"/>
              <w:rPr>
                <w:lang w:eastAsia="en-GB"/>
              </w:rPr>
            </w:pPr>
            <w:r w:rsidRPr="00A20210">
              <w:rPr>
                <w:lang w:val="en-US" w:eastAsia="ko-KR"/>
              </w:rPr>
              <w:t>90%</w:t>
            </w:r>
            <w:r w:rsidRPr="00A20210">
              <w:rPr>
                <w:lang w:eastAsia="en-GB"/>
              </w:rPr>
              <w:t xml:space="preserve"> over 3GPP and 10% over non-3GPP</w:t>
            </w:r>
          </w:p>
        </w:tc>
      </w:tr>
      <w:tr w:rsidR="00531649" w:rsidRPr="00A20210" w14:paraId="3AA455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73BDC1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682D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8760C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996B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3839F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1444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91A3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03DFF8D"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8164F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B4009" w14:textId="77777777" w:rsidR="00531649" w:rsidRPr="00A20210" w:rsidRDefault="00531649" w:rsidP="00026BE7">
            <w:pPr>
              <w:pStyle w:val="TAL"/>
              <w:rPr>
                <w:lang w:eastAsia="en-GB"/>
              </w:rPr>
            </w:pPr>
            <w:r w:rsidRPr="00A20210">
              <w:rPr>
                <w:lang w:val="en-US" w:eastAsia="ko-KR"/>
              </w:rPr>
              <w:t>80%</w:t>
            </w:r>
            <w:r w:rsidRPr="00A20210">
              <w:rPr>
                <w:lang w:eastAsia="en-GB"/>
              </w:rPr>
              <w:t xml:space="preserve"> over 3GPP and 20% over non-3GPP</w:t>
            </w:r>
          </w:p>
        </w:tc>
      </w:tr>
      <w:tr w:rsidR="00531649" w:rsidRPr="00A20210" w14:paraId="78F55B9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62FE9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9CD259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280A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1608F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628B6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08BA81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BB7B5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80A1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728828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82545D8" w14:textId="77777777" w:rsidR="00531649" w:rsidRPr="00A20210" w:rsidRDefault="00531649" w:rsidP="00026BE7">
            <w:pPr>
              <w:pStyle w:val="TAL"/>
              <w:rPr>
                <w:lang w:eastAsia="en-GB"/>
              </w:rPr>
            </w:pPr>
            <w:r w:rsidRPr="00A20210">
              <w:rPr>
                <w:lang w:val="en-US" w:eastAsia="ko-KR"/>
              </w:rPr>
              <w:t>70%</w:t>
            </w:r>
            <w:r w:rsidRPr="00A20210">
              <w:rPr>
                <w:lang w:eastAsia="en-GB"/>
              </w:rPr>
              <w:t xml:space="preserve"> over 3GPP and 30% over non-3GPP</w:t>
            </w:r>
          </w:p>
        </w:tc>
      </w:tr>
      <w:tr w:rsidR="00531649" w:rsidRPr="00A20210" w14:paraId="79619BD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7C78DD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985C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1C937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850EAE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FA6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B785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88FA02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900BAE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C0E567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D177EA0" w14:textId="77777777" w:rsidR="00531649" w:rsidRPr="00A20210" w:rsidRDefault="00531649" w:rsidP="00026BE7">
            <w:pPr>
              <w:pStyle w:val="TAL"/>
              <w:rPr>
                <w:lang w:eastAsia="en-GB"/>
              </w:rPr>
            </w:pPr>
            <w:r w:rsidRPr="00A20210">
              <w:rPr>
                <w:lang w:val="en-US" w:eastAsia="ko-KR"/>
              </w:rPr>
              <w:t>60%</w:t>
            </w:r>
            <w:r w:rsidRPr="00A20210">
              <w:rPr>
                <w:lang w:eastAsia="en-GB"/>
              </w:rPr>
              <w:t xml:space="preserve"> over 3GPP and 40% over non-3GPP</w:t>
            </w:r>
          </w:p>
        </w:tc>
      </w:tr>
      <w:tr w:rsidR="00531649" w:rsidRPr="00A20210" w14:paraId="5CA0F67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0A447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4B222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269EA5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50D4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F3BB8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6E5C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4E32DA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A5B31DD"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794CF1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2D97D19" w14:textId="77777777" w:rsidR="00531649" w:rsidRPr="00A20210" w:rsidRDefault="00531649" w:rsidP="00026BE7">
            <w:pPr>
              <w:pStyle w:val="TAL"/>
              <w:rPr>
                <w:lang w:eastAsia="en-GB"/>
              </w:rPr>
            </w:pPr>
            <w:r w:rsidRPr="00A20210">
              <w:rPr>
                <w:lang w:val="en-US" w:eastAsia="ko-KR"/>
              </w:rPr>
              <w:t>50%</w:t>
            </w:r>
            <w:r w:rsidRPr="00A20210">
              <w:rPr>
                <w:lang w:eastAsia="en-GB"/>
              </w:rPr>
              <w:t xml:space="preserve"> over 3GPP and 50% over non-3GPP</w:t>
            </w:r>
          </w:p>
        </w:tc>
      </w:tr>
      <w:tr w:rsidR="00531649" w:rsidRPr="00A20210" w14:paraId="237204E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61BC0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A901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BAB6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EC1CE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1E0FC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95120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85ED08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72C2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25A7302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9EFE6B2" w14:textId="77777777" w:rsidR="00531649" w:rsidRPr="00A20210" w:rsidRDefault="00531649" w:rsidP="00026BE7">
            <w:pPr>
              <w:pStyle w:val="TAL"/>
              <w:rPr>
                <w:lang w:eastAsia="en-GB"/>
              </w:rPr>
            </w:pPr>
            <w:r w:rsidRPr="00A20210">
              <w:rPr>
                <w:lang w:val="en-US" w:eastAsia="ko-KR"/>
              </w:rPr>
              <w:t>40%</w:t>
            </w:r>
            <w:r w:rsidRPr="00A20210">
              <w:rPr>
                <w:lang w:eastAsia="en-GB"/>
              </w:rPr>
              <w:t xml:space="preserve"> over 3GPP and 60% over non-3GPP</w:t>
            </w:r>
          </w:p>
        </w:tc>
      </w:tr>
      <w:tr w:rsidR="00531649" w:rsidRPr="00A20210" w14:paraId="6C5C3E1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83385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B92D9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BBE3FF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CA7F64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29F4FF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CB98A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AC74B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785B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BA0F45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8CAEFC0" w14:textId="77777777" w:rsidR="00531649" w:rsidRPr="00A20210" w:rsidRDefault="00531649" w:rsidP="00026BE7">
            <w:pPr>
              <w:pStyle w:val="TAL"/>
              <w:rPr>
                <w:lang w:eastAsia="en-GB"/>
              </w:rPr>
            </w:pPr>
            <w:r w:rsidRPr="00A20210">
              <w:rPr>
                <w:lang w:val="en-US" w:eastAsia="ko-KR"/>
              </w:rPr>
              <w:t>30%</w:t>
            </w:r>
            <w:r w:rsidRPr="00A20210">
              <w:rPr>
                <w:lang w:eastAsia="en-GB"/>
              </w:rPr>
              <w:t xml:space="preserve"> over 3GPP and 70% over non-3GPP</w:t>
            </w:r>
          </w:p>
        </w:tc>
      </w:tr>
      <w:tr w:rsidR="00531649" w:rsidRPr="00A20210" w14:paraId="5C9B530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9C5D7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DD0B2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01B24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21493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02099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936941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DBEC9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10BD4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239B4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C0AC35" w14:textId="77777777" w:rsidR="00531649" w:rsidRPr="00A20210" w:rsidRDefault="00531649" w:rsidP="00026BE7">
            <w:pPr>
              <w:pStyle w:val="TAL"/>
              <w:rPr>
                <w:lang w:eastAsia="en-GB"/>
              </w:rPr>
            </w:pPr>
            <w:r w:rsidRPr="00A20210">
              <w:rPr>
                <w:lang w:val="en-US" w:eastAsia="ko-KR"/>
              </w:rPr>
              <w:t>20%</w:t>
            </w:r>
            <w:r w:rsidRPr="00A20210">
              <w:rPr>
                <w:lang w:eastAsia="en-GB"/>
              </w:rPr>
              <w:t xml:space="preserve"> over 3GPP and 80% over non-3GPP</w:t>
            </w:r>
          </w:p>
        </w:tc>
      </w:tr>
      <w:tr w:rsidR="00531649" w:rsidRPr="00A20210" w14:paraId="26A7800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CC40D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DFDB5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E2F4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99C4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25F45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21BD22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59DCA5"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272998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179C0D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E7D372" w14:textId="77777777" w:rsidR="00531649" w:rsidRPr="00A20210" w:rsidRDefault="00531649" w:rsidP="00026BE7">
            <w:pPr>
              <w:pStyle w:val="TAL"/>
              <w:rPr>
                <w:lang w:eastAsia="en-GB"/>
              </w:rPr>
            </w:pPr>
            <w:r w:rsidRPr="00A20210">
              <w:rPr>
                <w:lang w:val="en-US" w:eastAsia="ko-KR"/>
              </w:rPr>
              <w:t>10%</w:t>
            </w:r>
            <w:r w:rsidRPr="00A20210">
              <w:rPr>
                <w:lang w:eastAsia="en-GB"/>
              </w:rPr>
              <w:t xml:space="preserve"> over 3GPP and 90% over non-3GPP</w:t>
            </w:r>
          </w:p>
        </w:tc>
      </w:tr>
      <w:tr w:rsidR="00531649" w:rsidRPr="00A20210" w14:paraId="39057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2E653B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25A96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4DFE6A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A05B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6A44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B689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21F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EEBC7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65C0D3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4749F05" w14:textId="77777777" w:rsidR="00531649" w:rsidRPr="00A20210" w:rsidRDefault="00531649" w:rsidP="00026BE7">
            <w:pPr>
              <w:pStyle w:val="TAL"/>
              <w:rPr>
                <w:lang w:val="en-US" w:eastAsia="ko-KR"/>
              </w:rPr>
            </w:pPr>
            <w:r w:rsidRPr="00A20210">
              <w:rPr>
                <w:lang w:val="en-US" w:eastAsia="ko-KR"/>
              </w:rPr>
              <w:t>0%</w:t>
            </w:r>
            <w:r w:rsidRPr="00A20210">
              <w:rPr>
                <w:lang w:eastAsia="en-GB"/>
              </w:rPr>
              <w:t xml:space="preserve"> over 3GPP and 100% over non-3GPP</w:t>
            </w:r>
          </w:p>
        </w:tc>
      </w:tr>
      <w:tr w:rsidR="00531649" w:rsidRPr="00A20210" w14:paraId="010E4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18EDF03"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4C925E5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BE5367" w14:textId="77777777" w:rsidR="00531649" w:rsidRPr="00A20210" w:rsidRDefault="00531649" w:rsidP="00026BE7">
            <w:pPr>
              <w:pStyle w:val="TAL"/>
              <w:rPr>
                <w:lang w:eastAsia="en-GB"/>
              </w:rPr>
            </w:pPr>
          </w:p>
        </w:tc>
      </w:tr>
      <w:tr w:rsidR="00531649" w:rsidRPr="00A20210" w14:paraId="2AE9CB0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A7010" w14:textId="77777777" w:rsidR="00531649" w:rsidRPr="00A20210" w:rsidRDefault="00531649" w:rsidP="00026BE7">
            <w:pPr>
              <w:pStyle w:val="TAL"/>
              <w:rPr>
                <w:lang w:eastAsia="en-GB"/>
              </w:rPr>
            </w:pPr>
            <w:r w:rsidRPr="00A20210">
              <w:rPr>
                <w:lang w:val="en-US" w:eastAsia="ko-KR"/>
              </w:rPr>
              <w:t>If the steering mode is defined as priority-based, octet f+4 shall be encoded as:</w:t>
            </w:r>
          </w:p>
        </w:tc>
      </w:tr>
      <w:tr w:rsidR="00531649" w:rsidRPr="00A20210" w14:paraId="2988B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1E0A94" w14:textId="77777777" w:rsidR="00531649" w:rsidRPr="00A20210" w:rsidRDefault="00531649" w:rsidP="00026BE7">
            <w:pPr>
              <w:pStyle w:val="TAL"/>
              <w:rPr>
                <w:lang w:eastAsia="en-GB"/>
              </w:rPr>
            </w:pPr>
            <w:r w:rsidRPr="00A20210">
              <w:rPr>
                <w:lang w:eastAsia="en-GB"/>
              </w:rPr>
              <w:t>Bits</w:t>
            </w:r>
          </w:p>
        </w:tc>
      </w:tr>
      <w:tr w:rsidR="00531649" w:rsidRPr="00A20210" w14:paraId="1C13606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DD92EB5"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FE1C39A"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319A982"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A88D3C4"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E30E37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49411B8"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F789B7B"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60F19D24"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02657A7"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49FD78E2" w14:textId="77777777" w:rsidR="00531649" w:rsidRPr="00A20210" w:rsidRDefault="00531649" w:rsidP="00026BE7">
            <w:pPr>
              <w:pStyle w:val="TAL"/>
              <w:rPr>
                <w:b/>
                <w:lang w:eastAsia="en-GB"/>
              </w:rPr>
            </w:pPr>
          </w:p>
        </w:tc>
      </w:tr>
      <w:tr w:rsidR="00531649" w:rsidRPr="00A20210" w14:paraId="3091265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E6705C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553E0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39FFE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1B9E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8A172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B6A8A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7020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8E2EC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FA5E52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A5601D5" w14:textId="77777777" w:rsidR="00531649" w:rsidRPr="00A20210" w:rsidRDefault="00531649" w:rsidP="00026BE7">
            <w:pPr>
              <w:pStyle w:val="TAL"/>
              <w:rPr>
                <w:lang w:eastAsia="en-GB"/>
              </w:rPr>
            </w:pPr>
            <w:r w:rsidRPr="00A20210">
              <w:rPr>
                <w:lang w:val="en-US" w:eastAsia="ko-KR"/>
              </w:rPr>
              <w:t>3GPP is high priority access</w:t>
            </w:r>
          </w:p>
        </w:tc>
      </w:tr>
      <w:tr w:rsidR="00531649" w:rsidRPr="00A20210" w14:paraId="18162A3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B78A8E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F482D4"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54BE1D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240BC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0E5029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A0921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11BB0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E419F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9AE4F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F4EAB80" w14:textId="77777777" w:rsidR="00531649" w:rsidRPr="00A20210" w:rsidRDefault="00531649" w:rsidP="00026BE7">
            <w:pPr>
              <w:pStyle w:val="TAL"/>
              <w:rPr>
                <w:lang w:eastAsia="en-GB"/>
              </w:rPr>
            </w:pPr>
            <w:r w:rsidRPr="00A20210">
              <w:rPr>
                <w:lang w:val="en-US" w:eastAsia="ko-KR"/>
              </w:rPr>
              <w:t>non-3GPP is high priority access</w:t>
            </w:r>
          </w:p>
        </w:tc>
      </w:tr>
      <w:tr w:rsidR="00531649" w:rsidRPr="00A20210" w14:paraId="05A1630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55D415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6E7E65B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60E002" w14:textId="77777777" w:rsidR="00531649" w:rsidRPr="00A20210" w:rsidRDefault="00531649" w:rsidP="00026BE7">
            <w:pPr>
              <w:pStyle w:val="TAL"/>
              <w:rPr>
                <w:lang w:eastAsia="en-GB"/>
              </w:rPr>
            </w:pPr>
          </w:p>
        </w:tc>
      </w:tr>
      <w:tr w:rsidR="00531649" w:rsidRPr="00A20210" w14:paraId="0F3B159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21232FF" w14:textId="77777777" w:rsidR="00531649" w:rsidRPr="00A20210" w:rsidRDefault="00531649" w:rsidP="00026BE7">
            <w:pPr>
              <w:pStyle w:val="TAL"/>
              <w:rPr>
                <w:lang w:eastAsia="en-GB"/>
              </w:rPr>
            </w:pPr>
            <w:r w:rsidRPr="00A20210">
              <w:rPr>
                <w:lang w:val="en-US"/>
              </w:rPr>
              <w:t>If the steering mode is defined as redundant, octet f+4 shall be defined as follows:</w:t>
            </w:r>
          </w:p>
        </w:tc>
      </w:tr>
      <w:tr w:rsidR="00531649" w:rsidRPr="00A20210" w14:paraId="19341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B8EB9F" w14:textId="77777777" w:rsidR="00531649" w:rsidRPr="00A20210" w:rsidRDefault="00531649" w:rsidP="00026BE7">
            <w:pPr>
              <w:pStyle w:val="TAL"/>
              <w:rPr>
                <w:lang w:eastAsia="en-GB"/>
              </w:rPr>
            </w:pPr>
            <w:r w:rsidRPr="00A20210">
              <w:lastRenderedPageBreak/>
              <w:t>Bits</w:t>
            </w:r>
          </w:p>
        </w:tc>
      </w:tr>
      <w:tr w:rsidR="00531649" w:rsidRPr="00A20210" w14:paraId="24DA77E7"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7F5B0484" w14:textId="77777777" w:rsidR="00531649" w:rsidRPr="00A20210" w:rsidRDefault="00531649" w:rsidP="00026BE7">
            <w:pPr>
              <w:pStyle w:val="TAL"/>
              <w:rPr>
                <w:b/>
              </w:rPr>
            </w:pPr>
            <w:r w:rsidRPr="00A20210">
              <w:rPr>
                <w:b/>
              </w:rPr>
              <w:t>8</w:t>
            </w:r>
          </w:p>
        </w:tc>
        <w:tc>
          <w:tcPr>
            <w:tcW w:w="354" w:type="dxa"/>
            <w:gridSpan w:val="3"/>
          </w:tcPr>
          <w:p w14:paraId="61C9352F" w14:textId="77777777" w:rsidR="00531649" w:rsidRPr="00A20210" w:rsidRDefault="00531649" w:rsidP="00026BE7">
            <w:pPr>
              <w:pStyle w:val="TAL"/>
              <w:rPr>
                <w:b/>
              </w:rPr>
            </w:pPr>
            <w:r w:rsidRPr="00A20210">
              <w:rPr>
                <w:b/>
              </w:rPr>
              <w:t>7</w:t>
            </w:r>
          </w:p>
        </w:tc>
        <w:tc>
          <w:tcPr>
            <w:tcW w:w="355" w:type="dxa"/>
            <w:gridSpan w:val="3"/>
          </w:tcPr>
          <w:p w14:paraId="7F0A4860" w14:textId="77777777" w:rsidR="00531649" w:rsidRPr="00A20210" w:rsidRDefault="00531649" w:rsidP="00026BE7">
            <w:pPr>
              <w:pStyle w:val="TAL"/>
              <w:rPr>
                <w:b/>
              </w:rPr>
            </w:pPr>
            <w:r w:rsidRPr="00A20210">
              <w:rPr>
                <w:b/>
              </w:rPr>
              <w:t>6</w:t>
            </w:r>
          </w:p>
        </w:tc>
        <w:tc>
          <w:tcPr>
            <w:tcW w:w="354" w:type="dxa"/>
            <w:gridSpan w:val="3"/>
          </w:tcPr>
          <w:p w14:paraId="48879831" w14:textId="77777777" w:rsidR="00531649" w:rsidRPr="00A20210" w:rsidRDefault="00531649" w:rsidP="00026BE7">
            <w:pPr>
              <w:pStyle w:val="TAL"/>
              <w:rPr>
                <w:b/>
              </w:rPr>
            </w:pPr>
            <w:r w:rsidRPr="00A20210">
              <w:rPr>
                <w:b/>
              </w:rPr>
              <w:t>5</w:t>
            </w:r>
          </w:p>
        </w:tc>
        <w:tc>
          <w:tcPr>
            <w:tcW w:w="354" w:type="dxa"/>
            <w:gridSpan w:val="3"/>
          </w:tcPr>
          <w:p w14:paraId="14E65975" w14:textId="77777777" w:rsidR="00531649" w:rsidRPr="00A20210" w:rsidRDefault="00531649" w:rsidP="00026BE7">
            <w:pPr>
              <w:pStyle w:val="TAL"/>
              <w:rPr>
                <w:b/>
              </w:rPr>
            </w:pPr>
            <w:r w:rsidRPr="00A20210">
              <w:rPr>
                <w:b/>
              </w:rPr>
              <w:t>4</w:t>
            </w:r>
          </w:p>
        </w:tc>
        <w:tc>
          <w:tcPr>
            <w:tcW w:w="379" w:type="dxa"/>
            <w:gridSpan w:val="4"/>
          </w:tcPr>
          <w:p w14:paraId="6402A62F" w14:textId="77777777" w:rsidR="00531649" w:rsidRPr="00A20210" w:rsidRDefault="00531649" w:rsidP="00026BE7">
            <w:pPr>
              <w:pStyle w:val="TAL"/>
              <w:rPr>
                <w:b/>
              </w:rPr>
            </w:pPr>
            <w:r w:rsidRPr="00A20210">
              <w:rPr>
                <w:b/>
              </w:rPr>
              <w:t>3</w:t>
            </w:r>
          </w:p>
        </w:tc>
        <w:tc>
          <w:tcPr>
            <w:tcW w:w="380" w:type="dxa"/>
            <w:gridSpan w:val="5"/>
          </w:tcPr>
          <w:p w14:paraId="54AE3A41" w14:textId="77777777" w:rsidR="00531649" w:rsidRPr="00A20210" w:rsidRDefault="00531649" w:rsidP="00026BE7">
            <w:pPr>
              <w:pStyle w:val="TAL"/>
              <w:rPr>
                <w:b/>
              </w:rPr>
            </w:pPr>
            <w:r w:rsidRPr="00A20210">
              <w:rPr>
                <w:b/>
              </w:rPr>
              <w:t>2</w:t>
            </w:r>
          </w:p>
        </w:tc>
        <w:tc>
          <w:tcPr>
            <w:tcW w:w="394" w:type="dxa"/>
            <w:gridSpan w:val="5"/>
          </w:tcPr>
          <w:p w14:paraId="3AFDC002" w14:textId="77777777" w:rsidR="00531649" w:rsidRPr="00A20210" w:rsidRDefault="00531649" w:rsidP="00026BE7">
            <w:pPr>
              <w:pStyle w:val="TAL"/>
              <w:rPr>
                <w:b/>
              </w:rPr>
            </w:pPr>
            <w:r w:rsidRPr="00A20210">
              <w:rPr>
                <w:b/>
              </w:rPr>
              <w:t>1</w:t>
            </w:r>
          </w:p>
        </w:tc>
        <w:tc>
          <w:tcPr>
            <w:tcW w:w="379" w:type="dxa"/>
            <w:gridSpan w:val="4"/>
          </w:tcPr>
          <w:p w14:paraId="33BBD1E3" w14:textId="77777777" w:rsidR="00531649" w:rsidRPr="00A20210" w:rsidRDefault="00531649" w:rsidP="00026BE7">
            <w:pPr>
              <w:pStyle w:val="TAL"/>
              <w:rPr>
                <w:b/>
              </w:rPr>
            </w:pPr>
          </w:p>
        </w:tc>
        <w:tc>
          <w:tcPr>
            <w:tcW w:w="3798" w:type="dxa"/>
          </w:tcPr>
          <w:p w14:paraId="476FBE0B" w14:textId="77777777" w:rsidR="00531649" w:rsidRPr="00A20210" w:rsidRDefault="00531649" w:rsidP="00026BE7">
            <w:pPr>
              <w:pStyle w:val="TAL"/>
              <w:rPr>
                <w:b/>
              </w:rPr>
            </w:pPr>
          </w:p>
        </w:tc>
      </w:tr>
      <w:tr w:rsidR="00531649" w:rsidRPr="00A20210" w14:paraId="4661CF2A"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6C368C77" w14:textId="77777777" w:rsidR="00531649" w:rsidRPr="00A20210" w:rsidRDefault="00531649" w:rsidP="00026BE7">
            <w:pPr>
              <w:pStyle w:val="TAL"/>
            </w:pPr>
            <w:r w:rsidRPr="00A20210">
              <w:t>0</w:t>
            </w:r>
          </w:p>
        </w:tc>
        <w:tc>
          <w:tcPr>
            <w:tcW w:w="354" w:type="dxa"/>
            <w:gridSpan w:val="3"/>
          </w:tcPr>
          <w:p w14:paraId="03B7B03D" w14:textId="77777777" w:rsidR="00531649" w:rsidRPr="00A20210" w:rsidRDefault="00531649" w:rsidP="00026BE7">
            <w:pPr>
              <w:pStyle w:val="TAL"/>
            </w:pPr>
            <w:r w:rsidRPr="00A20210">
              <w:t>0</w:t>
            </w:r>
          </w:p>
        </w:tc>
        <w:tc>
          <w:tcPr>
            <w:tcW w:w="355" w:type="dxa"/>
            <w:gridSpan w:val="3"/>
          </w:tcPr>
          <w:p w14:paraId="38F0C324" w14:textId="77777777" w:rsidR="00531649" w:rsidRPr="00A20210" w:rsidRDefault="00531649" w:rsidP="00026BE7">
            <w:pPr>
              <w:pStyle w:val="TAL"/>
            </w:pPr>
            <w:r w:rsidRPr="00A20210">
              <w:t>0</w:t>
            </w:r>
          </w:p>
        </w:tc>
        <w:tc>
          <w:tcPr>
            <w:tcW w:w="354" w:type="dxa"/>
            <w:gridSpan w:val="3"/>
          </w:tcPr>
          <w:p w14:paraId="077B11A6" w14:textId="77777777" w:rsidR="00531649" w:rsidRPr="00A20210" w:rsidRDefault="00531649" w:rsidP="00026BE7">
            <w:pPr>
              <w:pStyle w:val="TAL"/>
            </w:pPr>
            <w:r w:rsidRPr="00A20210">
              <w:t>0</w:t>
            </w:r>
          </w:p>
        </w:tc>
        <w:tc>
          <w:tcPr>
            <w:tcW w:w="354" w:type="dxa"/>
            <w:gridSpan w:val="3"/>
          </w:tcPr>
          <w:p w14:paraId="1760D16B" w14:textId="77777777" w:rsidR="00531649" w:rsidRPr="00A20210" w:rsidRDefault="00531649" w:rsidP="00026BE7">
            <w:pPr>
              <w:pStyle w:val="TAL"/>
            </w:pPr>
            <w:r w:rsidRPr="00A20210">
              <w:t>0</w:t>
            </w:r>
          </w:p>
        </w:tc>
        <w:tc>
          <w:tcPr>
            <w:tcW w:w="379" w:type="dxa"/>
            <w:gridSpan w:val="4"/>
          </w:tcPr>
          <w:p w14:paraId="784EAD9D" w14:textId="77777777" w:rsidR="00531649" w:rsidRPr="00A20210" w:rsidRDefault="00531649" w:rsidP="00026BE7">
            <w:pPr>
              <w:pStyle w:val="TAL"/>
            </w:pPr>
            <w:r w:rsidRPr="00A20210">
              <w:t>0</w:t>
            </w:r>
          </w:p>
        </w:tc>
        <w:tc>
          <w:tcPr>
            <w:tcW w:w="380" w:type="dxa"/>
            <w:gridSpan w:val="5"/>
          </w:tcPr>
          <w:p w14:paraId="7D6765A1" w14:textId="77777777" w:rsidR="00531649" w:rsidRPr="00A20210" w:rsidRDefault="00531649" w:rsidP="00026BE7">
            <w:pPr>
              <w:pStyle w:val="TAL"/>
            </w:pPr>
            <w:r w:rsidRPr="00A20210">
              <w:t>0</w:t>
            </w:r>
          </w:p>
        </w:tc>
        <w:tc>
          <w:tcPr>
            <w:tcW w:w="394" w:type="dxa"/>
            <w:gridSpan w:val="5"/>
          </w:tcPr>
          <w:p w14:paraId="02B2CC99" w14:textId="77777777" w:rsidR="00531649" w:rsidRPr="00A20210" w:rsidRDefault="00531649" w:rsidP="00026BE7">
            <w:pPr>
              <w:pStyle w:val="TAL"/>
            </w:pPr>
            <w:r w:rsidRPr="00A20210">
              <w:t>0</w:t>
            </w:r>
          </w:p>
        </w:tc>
        <w:tc>
          <w:tcPr>
            <w:tcW w:w="379" w:type="dxa"/>
            <w:gridSpan w:val="4"/>
          </w:tcPr>
          <w:p w14:paraId="205FCDD8" w14:textId="77777777" w:rsidR="00531649" w:rsidRPr="00A20210" w:rsidRDefault="00531649" w:rsidP="00026BE7">
            <w:pPr>
              <w:pStyle w:val="TAL"/>
            </w:pPr>
          </w:p>
        </w:tc>
        <w:tc>
          <w:tcPr>
            <w:tcW w:w="3798" w:type="dxa"/>
          </w:tcPr>
          <w:p w14:paraId="16689D28" w14:textId="77777777" w:rsidR="00531649" w:rsidRPr="00A20210" w:rsidRDefault="00531649" w:rsidP="00026BE7">
            <w:pPr>
              <w:pStyle w:val="TAL"/>
            </w:pPr>
            <w:r w:rsidRPr="00A20210">
              <w:t>Primary access is not provided</w:t>
            </w:r>
          </w:p>
        </w:tc>
      </w:tr>
      <w:tr w:rsidR="00531649" w:rsidRPr="00A20210" w14:paraId="649860F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31554A9C" w14:textId="77777777" w:rsidR="00531649" w:rsidRPr="00A20210" w:rsidRDefault="00531649" w:rsidP="00026BE7">
            <w:pPr>
              <w:pStyle w:val="TAL"/>
            </w:pPr>
            <w:r w:rsidRPr="00A20210">
              <w:t>0</w:t>
            </w:r>
          </w:p>
        </w:tc>
        <w:tc>
          <w:tcPr>
            <w:tcW w:w="354" w:type="dxa"/>
            <w:gridSpan w:val="3"/>
          </w:tcPr>
          <w:p w14:paraId="301C2009" w14:textId="77777777" w:rsidR="00531649" w:rsidRPr="00A20210" w:rsidRDefault="00531649" w:rsidP="00026BE7">
            <w:pPr>
              <w:pStyle w:val="TAL"/>
            </w:pPr>
            <w:r w:rsidRPr="00A20210">
              <w:t>0</w:t>
            </w:r>
          </w:p>
        </w:tc>
        <w:tc>
          <w:tcPr>
            <w:tcW w:w="355" w:type="dxa"/>
            <w:gridSpan w:val="3"/>
          </w:tcPr>
          <w:p w14:paraId="4205B92F" w14:textId="77777777" w:rsidR="00531649" w:rsidRPr="00A20210" w:rsidRDefault="00531649" w:rsidP="00026BE7">
            <w:pPr>
              <w:pStyle w:val="TAL"/>
            </w:pPr>
            <w:r w:rsidRPr="00A20210">
              <w:t>0</w:t>
            </w:r>
          </w:p>
        </w:tc>
        <w:tc>
          <w:tcPr>
            <w:tcW w:w="354" w:type="dxa"/>
            <w:gridSpan w:val="3"/>
          </w:tcPr>
          <w:p w14:paraId="709E1796" w14:textId="77777777" w:rsidR="00531649" w:rsidRPr="00A20210" w:rsidRDefault="00531649" w:rsidP="00026BE7">
            <w:pPr>
              <w:pStyle w:val="TAL"/>
            </w:pPr>
            <w:r w:rsidRPr="00A20210">
              <w:t>0</w:t>
            </w:r>
          </w:p>
        </w:tc>
        <w:tc>
          <w:tcPr>
            <w:tcW w:w="354" w:type="dxa"/>
            <w:gridSpan w:val="3"/>
          </w:tcPr>
          <w:p w14:paraId="7BFBDBAF" w14:textId="77777777" w:rsidR="00531649" w:rsidRPr="00A20210" w:rsidRDefault="00531649" w:rsidP="00026BE7">
            <w:pPr>
              <w:pStyle w:val="TAL"/>
            </w:pPr>
            <w:r w:rsidRPr="00A20210">
              <w:t>0</w:t>
            </w:r>
          </w:p>
        </w:tc>
        <w:tc>
          <w:tcPr>
            <w:tcW w:w="379" w:type="dxa"/>
            <w:gridSpan w:val="4"/>
          </w:tcPr>
          <w:p w14:paraId="0827D512" w14:textId="77777777" w:rsidR="00531649" w:rsidRPr="00A20210" w:rsidRDefault="00531649" w:rsidP="00026BE7">
            <w:pPr>
              <w:pStyle w:val="TAL"/>
            </w:pPr>
            <w:r w:rsidRPr="00A20210">
              <w:t>0</w:t>
            </w:r>
          </w:p>
        </w:tc>
        <w:tc>
          <w:tcPr>
            <w:tcW w:w="380" w:type="dxa"/>
            <w:gridSpan w:val="5"/>
          </w:tcPr>
          <w:p w14:paraId="7B25B6D4" w14:textId="77777777" w:rsidR="00531649" w:rsidRPr="00A20210" w:rsidRDefault="00531649" w:rsidP="00026BE7">
            <w:pPr>
              <w:pStyle w:val="TAL"/>
            </w:pPr>
            <w:r w:rsidRPr="00A20210">
              <w:t>0</w:t>
            </w:r>
          </w:p>
        </w:tc>
        <w:tc>
          <w:tcPr>
            <w:tcW w:w="394" w:type="dxa"/>
            <w:gridSpan w:val="5"/>
          </w:tcPr>
          <w:p w14:paraId="70E3D20F" w14:textId="77777777" w:rsidR="00531649" w:rsidRPr="00A20210" w:rsidRDefault="00531649" w:rsidP="00026BE7">
            <w:pPr>
              <w:pStyle w:val="TAL"/>
            </w:pPr>
            <w:r w:rsidRPr="00A20210">
              <w:t>1</w:t>
            </w:r>
          </w:p>
        </w:tc>
        <w:tc>
          <w:tcPr>
            <w:tcW w:w="379" w:type="dxa"/>
            <w:gridSpan w:val="4"/>
          </w:tcPr>
          <w:p w14:paraId="6EFE6AC7" w14:textId="77777777" w:rsidR="00531649" w:rsidRPr="00A20210" w:rsidRDefault="00531649" w:rsidP="00026BE7">
            <w:pPr>
              <w:pStyle w:val="TAL"/>
            </w:pPr>
          </w:p>
        </w:tc>
        <w:tc>
          <w:tcPr>
            <w:tcW w:w="3798" w:type="dxa"/>
          </w:tcPr>
          <w:p w14:paraId="315352B3" w14:textId="77777777" w:rsidR="00531649" w:rsidRPr="00A20210" w:rsidRDefault="00531649" w:rsidP="00026BE7">
            <w:pPr>
              <w:pStyle w:val="TAL"/>
              <w:rPr>
                <w:lang w:val="en-US"/>
              </w:rPr>
            </w:pPr>
            <w:r w:rsidRPr="00A20210">
              <w:rPr>
                <w:lang w:val="en-US"/>
              </w:rPr>
              <w:t>Primary access is 3GPP</w:t>
            </w:r>
          </w:p>
        </w:tc>
      </w:tr>
      <w:tr w:rsidR="00531649" w:rsidRPr="00A20210" w14:paraId="008ADAC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44CD9A15" w14:textId="77777777" w:rsidR="00531649" w:rsidRPr="00A20210" w:rsidRDefault="00531649" w:rsidP="00026BE7">
            <w:pPr>
              <w:pStyle w:val="TAL"/>
            </w:pPr>
            <w:r w:rsidRPr="00A20210">
              <w:t>0</w:t>
            </w:r>
          </w:p>
        </w:tc>
        <w:tc>
          <w:tcPr>
            <w:tcW w:w="354" w:type="dxa"/>
            <w:gridSpan w:val="3"/>
          </w:tcPr>
          <w:p w14:paraId="1E9CFF1B" w14:textId="77777777" w:rsidR="00531649" w:rsidRPr="00A20210" w:rsidRDefault="00531649" w:rsidP="00026BE7">
            <w:pPr>
              <w:pStyle w:val="TAL"/>
            </w:pPr>
            <w:r w:rsidRPr="00A20210">
              <w:t>0</w:t>
            </w:r>
          </w:p>
        </w:tc>
        <w:tc>
          <w:tcPr>
            <w:tcW w:w="355" w:type="dxa"/>
            <w:gridSpan w:val="3"/>
          </w:tcPr>
          <w:p w14:paraId="07F382BB" w14:textId="77777777" w:rsidR="00531649" w:rsidRPr="00A20210" w:rsidRDefault="00531649" w:rsidP="00026BE7">
            <w:pPr>
              <w:pStyle w:val="TAL"/>
            </w:pPr>
            <w:r w:rsidRPr="00A20210">
              <w:t>0</w:t>
            </w:r>
          </w:p>
        </w:tc>
        <w:tc>
          <w:tcPr>
            <w:tcW w:w="354" w:type="dxa"/>
            <w:gridSpan w:val="3"/>
          </w:tcPr>
          <w:p w14:paraId="23EB0432" w14:textId="77777777" w:rsidR="00531649" w:rsidRPr="00A20210" w:rsidRDefault="00531649" w:rsidP="00026BE7">
            <w:pPr>
              <w:pStyle w:val="TAL"/>
            </w:pPr>
            <w:r w:rsidRPr="00A20210">
              <w:t>0</w:t>
            </w:r>
          </w:p>
        </w:tc>
        <w:tc>
          <w:tcPr>
            <w:tcW w:w="354" w:type="dxa"/>
            <w:gridSpan w:val="3"/>
          </w:tcPr>
          <w:p w14:paraId="0A0CB7DA" w14:textId="77777777" w:rsidR="00531649" w:rsidRPr="00A20210" w:rsidRDefault="00531649" w:rsidP="00026BE7">
            <w:pPr>
              <w:pStyle w:val="TAL"/>
            </w:pPr>
            <w:r w:rsidRPr="00A20210">
              <w:t>0</w:t>
            </w:r>
          </w:p>
        </w:tc>
        <w:tc>
          <w:tcPr>
            <w:tcW w:w="379" w:type="dxa"/>
            <w:gridSpan w:val="4"/>
          </w:tcPr>
          <w:p w14:paraId="24F5D6D3" w14:textId="77777777" w:rsidR="00531649" w:rsidRPr="00A20210" w:rsidRDefault="00531649" w:rsidP="00026BE7">
            <w:pPr>
              <w:pStyle w:val="TAL"/>
            </w:pPr>
            <w:r w:rsidRPr="00A20210">
              <w:t>0</w:t>
            </w:r>
          </w:p>
        </w:tc>
        <w:tc>
          <w:tcPr>
            <w:tcW w:w="380" w:type="dxa"/>
            <w:gridSpan w:val="5"/>
          </w:tcPr>
          <w:p w14:paraId="063F3213" w14:textId="77777777" w:rsidR="00531649" w:rsidRPr="00A20210" w:rsidRDefault="00531649" w:rsidP="00026BE7">
            <w:pPr>
              <w:pStyle w:val="TAL"/>
            </w:pPr>
            <w:r w:rsidRPr="00A20210">
              <w:t>1</w:t>
            </w:r>
          </w:p>
        </w:tc>
        <w:tc>
          <w:tcPr>
            <w:tcW w:w="394" w:type="dxa"/>
            <w:gridSpan w:val="5"/>
          </w:tcPr>
          <w:p w14:paraId="4170B913" w14:textId="77777777" w:rsidR="00531649" w:rsidRPr="00A20210" w:rsidRDefault="00531649" w:rsidP="00026BE7">
            <w:pPr>
              <w:pStyle w:val="TAL"/>
            </w:pPr>
            <w:r w:rsidRPr="00A20210">
              <w:t>0</w:t>
            </w:r>
          </w:p>
        </w:tc>
        <w:tc>
          <w:tcPr>
            <w:tcW w:w="379" w:type="dxa"/>
            <w:gridSpan w:val="4"/>
          </w:tcPr>
          <w:p w14:paraId="1C78F442" w14:textId="77777777" w:rsidR="00531649" w:rsidRPr="00A20210" w:rsidRDefault="00531649" w:rsidP="00026BE7">
            <w:pPr>
              <w:pStyle w:val="TAL"/>
            </w:pPr>
          </w:p>
        </w:tc>
        <w:tc>
          <w:tcPr>
            <w:tcW w:w="3798" w:type="dxa"/>
          </w:tcPr>
          <w:p w14:paraId="673F4019" w14:textId="77777777" w:rsidR="00531649" w:rsidRPr="00A20210" w:rsidRDefault="00531649" w:rsidP="00026BE7">
            <w:pPr>
              <w:pStyle w:val="TAL"/>
            </w:pPr>
            <w:r w:rsidRPr="00A20210">
              <w:rPr>
                <w:lang w:val="en-US"/>
              </w:rPr>
              <w:t>Primary access is non-3GPP</w:t>
            </w:r>
          </w:p>
        </w:tc>
      </w:tr>
      <w:tr w:rsidR="00531649" w:rsidRPr="00A20210" w14:paraId="7DF3716F" w14:textId="77777777" w:rsidTr="00026BE7">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69F8842C" w14:textId="77777777" w:rsidR="00531649" w:rsidRPr="00A20210" w:rsidRDefault="00531649" w:rsidP="00026BE7">
            <w:pPr>
              <w:pStyle w:val="TAL"/>
            </w:pPr>
            <w:r w:rsidRPr="00A20210">
              <w:t>All other values are spare.</w:t>
            </w:r>
          </w:p>
        </w:tc>
      </w:tr>
      <w:tr w:rsidR="00531649" w:rsidRPr="00A20210" w14:paraId="49E32FF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F53B8BD" w14:textId="77777777" w:rsidR="00531649" w:rsidRPr="00A20210" w:rsidRDefault="00531649" w:rsidP="00026BE7">
            <w:pPr>
              <w:pStyle w:val="TAL"/>
              <w:rPr>
                <w:lang w:eastAsia="en-GB"/>
              </w:rPr>
            </w:pPr>
          </w:p>
        </w:tc>
      </w:tr>
      <w:tr w:rsidR="00531649" w:rsidRPr="00A20210" w14:paraId="26705DD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B3A93D" w14:textId="77777777" w:rsidR="00531649" w:rsidRPr="00A20210" w:rsidRDefault="00531649" w:rsidP="00026BE7">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531649" w:rsidRPr="00A20210" w14:paraId="212EBD6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FCC7198" w14:textId="77777777" w:rsidR="00531649" w:rsidRPr="00A20210" w:rsidRDefault="00531649" w:rsidP="00026BE7">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531649" w:rsidRPr="00A20210" w14:paraId="509015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9258C9D" w14:textId="77777777" w:rsidR="00531649" w:rsidRPr="00A20210" w:rsidRDefault="00531649" w:rsidP="00026BE7">
            <w:pPr>
              <w:pStyle w:val="TAL"/>
              <w:rPr>
                <w:lang w:val="en-US" w:eastAsia="ko-KR"/>
              </w:rPr>
            </w:pPr>
          </w:p>
        </w:tc>
      </w:tr>
      <w:tr w:rsidR="00531649" w:rsidRPr="00A20210" w14:paraId="7FA4E8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28B9376" w14:textId="77777777" w:rsidR="00531649" w:rsidRPr="00A20210" w:rsidRDefault="00531649" w:rsidP="00026BE7">
            <w:pPr>
              <w:pStyle w:val="TAL"/>
              <w:rPr>
                <w:lang w:val="en-US" w:eastAsia="ko-KR"/>
              </w:rPr>
            </w:pPr>
            <w:bookmarkStart w:id="37" w:name="_Hlk128433331"/>
            <w:r w:rsidRPr="00A20210">
              <w:rPr>
                <w:lang w:val="en-US" w:eastAsia="ko-KR"/>
              </w:rPr>
              <w:t>LBPAO</w:t>
            </w:r>
            <w:bookmarkEnd w:id="37"/>
            <w:r w:rsidRPr="00A20210">
              <w:rPr>
                <w:lang w:val="en-US" w:eastAsia="ko-KR"/>
              </w:rPr>
              <w:t xml:space="preserve"> (load balancing percentages adjustment operation) (octet z, bits 2 to 1) is set as follows:</w:t>
            </w:r>
          </w:p>
        </w:tc>
      </w:tr>
      <w:tr w:rsidR="00531649" w:rsidRPr="00A20210" w14:paraId="4837177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47BB0B5" w14:textId="77777777" w:rsidR="00531649" w:rsidRPr="00A20210" w:rsidRDefault="00531649" w:rsidP="00026BE7">
            <w:pPr>
              <w:pStyle w:val="TAL"/>
              <w:rPr>
                <w:lang w:val="en-US" w:eastAsia="ko-KR"/>
              </w:rPr>
            </w:pPr>
            <w:r w:rsidRPr="00A20210">
              <w:rPr>
                <w:lang w:val="en-US" w:eastAsia="ko-KR"/>
              </w:rPr>
              <w:t>Bit</w:t>
            </w:r>
          </w:p>
        </w:tc>
      </w:tr>
      <w:tr w:rsidR="00531649" w:rsidRPr="00A20210" w14:paraId="1EBCB18E" w14:textId="77777777" w:rsidTr="00026BE7">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048B6ED2" w14:textId="77777777" w:rsidR="00531649" w:rsidRPr="00A20210" w:rsidRDefault="00531649" w:rsidP="00026BE7">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7427322C" w14:textId="77777777" w:rsidR="00531649" w:rsidRPr="00A20210" w:rsidRDefault="00531649" w:rsidP="00026BE7">
            <w:pPr>
              <w:pStyle w:val="TAL"/>
              <w:rPr>
                <w:b/>
                <w:lang w:eastAsia="en-GB"/>
              </w:rPr>
            </w:pPr>
            <w:r w:rsidRPr="00A20210">
              <w:rPr>
                <w:b/>
                <w:lang w:eastAsia="en-GB"/>
              </w:rPr>
              <w:t>1</w:t>
            </w:r>
          </w:p>
        </w:tc>
      </w:tr>
      <w:tr w:rsidR="00531649" w:rsidRPr="00A20210" w14:paraId="4C61B42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47F459E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042980B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73B636A"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No additional operation</w:t>
            </w:r>
          </w:p>
        </w:tc>
      </w:tr>
      <w:tr w:rsidR="00531649" w:rsidRPr="00A20210" w14:paraId="03C9CA6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B49CD9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39609F8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4AD5B69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13BE872D"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F673A5E"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6371DA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B78C8DC"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6CC2635A"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0F54888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3905E826"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32A7DC7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Spare</w:t>
            </w:r>
          </w:p>
        </w:tc>
      </w:tr>
      <w:tr w:rsidR="00531649" w:rsidRPr="00A20210" w14:paraId="22F93DD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6A5985" w14:textId="77777777" w:rsidR="00531649" w:rsidRPr="00A20210" w:rsidRDefault="00531649" w:rsidP="00026BE7">
            <w:pPr>
              <w:pStyle w:val="TAL"/>
              <w:rPr>
                <w:noProof/>
                <w:lang w:eastAsia="en-GB"/>
              </w:rPr>
            </w:pPr>
          </w:p>
        </w:tc>
      </w:tr>
      <w:tr w:rsidR="00531649" w:rsidRPr="00A20210" w14:paraId="0EBA317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EC5A0E4" w14:textId="77777777" w:rsidR="00531649" w:rsidRPr="00A20210" w:rsidRDefault="00531649" w:rsidP="00026BE7">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531649" w:rsidRPr="00A20210" w14:paraId="2EAB517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8090FAE"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531649" w:rsidRPr="00A20210" w14:paraId="6B5CE76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601D9C" w14:textId="77777777" w:rsidR="00531649" w:rsidRPr="00A20210" w:rsidRDefault="00531649" w:rsidP="00026BE7">
            <w:pPr>
              <w:pStyle w:val="TAL"/>
              <w:rPr>
                <w:noProof/>
                <w:lang w:val="en-US" w:eastAsia="en-GB"/>
              </w:rPr>
            </w:pPr>
          </w:p>
        </w:tc>
      </w:tr>
      <w:tr w:rsidR="00531649" w:rsidRPr="00A20210" w14:paraId="6184A72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262C76" w14:textId="77777777" w:rsidR="00531649" w:rsidRPr="00A20210" w:rsidRDefault="00531649" w:rsidP="00026BE7">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531649" w:rsidRPr="00A20210" w14:paraId="6F6BA5B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0E29F0"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531649" w:rsidRPr="00A20210" w14:paraId="610C773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C05869" w14:textId="77777777" w:rsidR="00531649" w:rsidRPr="00A20210" w:rsidRDefault="00531649" w:rsidP="00026BE7">
            <w:pPr>
              <w:pStyle w:val="TAL"/>
              <w:rPr>
                <w:lang w:eastAsia="en-GB"/>
              </w:rPr>
            </w:pPr>
            <w:r w:rsidRPr="00A20210">
              <w:rPr>
                <w:lang w:eastAsia="en-GB"/>
              </w:rPr>
              <w:t>Bits</w:t>
            </w:r>
          </w:p>
        </w:tc>
      </w:tr>
      <w:tr w:rsidR="00531649" w:rsidRPr="00A20210" w14:paraId="0E672B38"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3645F58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34E954F9"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66DA3E1"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734DD41"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21903D1"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4B456C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571A87E"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0459DD51"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68C235A"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4934ECA4" w14:textId="77777777" w:rsidR="00531649" w:rsidRPr="00A20210" w:rsidRDefault="00531649" w:rsidP="00026BE7">
            <w:pPr>
              <w:pStyle w:val="TAL"/>
              <w:rPr>
                <w:b/>
                <w:lang w:eastAsia="en-GB"/>
              </w:rPr>
            </w:pPr>
          </w:p>
        </w:tc>
      </w:tr>
      <w:tr w:rsidR="00531649" w:rsidRPr="00A20210" w14:paraId="7DD8363D"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26F1BC71"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22D6FE4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527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2B5CE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9826D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3816078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02C8E1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85377A6"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521E1B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7FDDDF9B" w14:textId="77777777" w:rsidR="00531649" w:rsidRPr="00A20210" w:rsidRDefault="00531649" w:rsidP="00026BE7">
            <w:pPr>
              <w:pStyle w:val="TAL"/>
              <w:rPr>
                <w:lang w:eastAsia="en-GB"/>
              </w:rPr>
            </w:pPr>
            <w:r w:rsidRPr="00A20210">
              <w:rPr>
                <w:lang w:val="en-US" w:eastAsia="ko-KR"/>
              </w:rPr>
              <w:t>0%</w:t>
            </w:r>
            <w:r w:rsidRPr="00A20210">
              <w:rPr>
                <w:lang w:eastAsia="en-GB"/>
              </w:rPr>
              <w:t xml:space="preserve"> packet loss rate</w:t>
            </w:r>
          </w:p>
        </w:tc>
      </w:tr>
      <w:tr w:rsidR="00531649" w:rsidRPr="00A20210" w14:paraId="763E72E1"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6AA5C8F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51B302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1317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6BAB4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97800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5217DC0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0843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BDB229"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D68A9E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34C03E6" w14:textId="77777777" w:rsidR="00531649" w:rsidRPr="00A20210" w:rsidRDefault="00531649" w:rsidP="00026BE7">
            <w:pPr>
              <w:pStyle w:val="TAL"/>
              <w:rPr>
                <w:lang w:eastAsia="en-GB"/>
              </w:rPr>
            </w:pPr>
            <w:r w:rsidRPr="00A20210">
              <w:rPr>
                <w:lang w:val="en-US" w:eastAsia="ko-KR"/>
              </w:rPr>
              <w:t>1% packet loss rate</w:t>
            </w:r>
          </w:p>
        </w:tc>
      </w:tr>
      <w:tr w:rsidR="00531649" w:rsidRPr="00A20210" w14:paraId="38C229D0"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4CA2A42" w14:textId="77777777" w:rsidR="00531649" w:rsidRPr="00A20210" w:rsidRDefault="00531649" w:rsidP="00026BE7">
            <w:pPr>
              <w:pStyle w:val="TAL"/>
              <w:rPr>
                <w:lang w:eastAsia="en-GB"/>
              </w:rPr>
            </w:pPr>
          </w:p>
        </w:tc>
        <w:tc>
          <w:tcPr>
            <w:tcW w:w="357" w:type="dxa"/>
            <w:gridSpan w:val="3"/>
            <w:tcBorders>
              <w:top w:val="nil"/>
              <w:left w:val="nil"/>
              <w:bottom w:val="nil"/>
              <w:right w:val="nil"/>
            </w:tcBorders>
          </w:tcPr>
          <w:p w14:paraId="6AC3FE04" w14:textId="77777777" w:rsidR="00531649" w:rsidRPr="00A20210" w:rsidRDefault="00531649" w:rsidP="00026BE7">
            <w:pPr>
              <w:pStyle w:val="TAL"/>
              <w:rPr>
                <w:lang w:eastAsia="en-GB"/>
              </w:rPr>
            </w:pPr>
          </w:p>
        </w:tc>
        <w:tc>
          <w:tcPr>
            <w:tcW w:w="355" w:type="dxa"/>
            <w:gridSpan w:val="3"/>
            <w:tcBorders>
              <w:top w:val="nil"/>
              <w:left w:val="nil"/>
              <w:bottom w:val="nil"/>
              <w:right w:val="nil"/>
            </w:tcBorders>
          </w:tcPr>
          <w:p w14:paraId="7BF4C9B3"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78EAC798" w14:textId="77777777" w:rsidR="00531649" w:rsidRPr="00A20210" w:rsidRDefault="00531649" w:rsidP="00026BE7">
            <w:pPr>
              <w:pStyle w:val="TAL"/>
              <w:rPr>
                <w:lang w:eastAsia="en-GB"/>
              </w:rPr>
            </w:pPr>
          </w:p>
        </w:tc>
        <w:tc>
          <w:tcPr>
            <w:tcW w:w="354" w:type="dxa"/>
            <w:gridSpan w:val="3"/>
            <w:tcBorders>
              <w:top w:val="nil"/>
              <w:left w:val="nil"/>
              <w:bottom w:val="nil"/>
              <w:right w:val="nil"/>
            </w:tcBorders>
            <w:hideMark/>
          </w:tcPr>
          <w:p w14:paraId="61F7FDE4" w14:textId="77777777" w:rsidR="00531649" w:rsidRPr="00A20210" w:rsidRDefault="00531649" w:rsidP="00026BE7">
            <w:pPr>
              <w:pStyle w:val="TAL"/>
              <w:rPr>
                <w:lang w:eastAsia="en-GB"/>
              </w:rPr>
            </w:pPr>
            <w:r w:rsidRPr="00A20210">
              <w:rPr>
                <w:lang w:eastAsia="en-GB"/>
              </w:rPr>
              <w:t>to</w:t>
            </w:r>
          </w:p>
        </w:tc>
        <w:tc>
          <w:tcPr>
            <w:tcW w:w="355" w:type="dxa"/>
            <w:gridSpan w:val="4"/>
            <w:tcBorders>
              <w:top w:val="nil"/>
              <w:left w:val="nil"/>
              <w:bottom w:val="nil"/>
              <w:right w:val="nil"/>
            </w:tcBorders>
          </w:tcPr>
          <w:p w14:paraId="01D3EE6C" w14:textId="77777777" w:rsidR="00531649" w:rsidRPr="00A20210" w:rsidRDefault="00531649" w:rsidP="00026BE7">
            <w:pPr>
              <w:pStyle w:val="TAL"/>
              <w:rPr>
                <w:lang w:eastAsia="en-GB"/>
              </w:rPr>
            </w:pPr>
          </w:p>
        </w:tc>
        <w:tc>
          <w:tcPr>
            <w:tcW w:w="354" w:type="dxa"/>
            <w:gridSpan w:val="4"/>
            <w:tcBorders>
              <w:top w:val="nil"/>
              <w:left w:val="nil"/>
              <w:bottom w:val="nil"/>
              <w:right w:val="nil"/>
            </w:tcBorders>
          </w:tcPr>
          <w:p w14:paraId="3A6E4980"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34068A0C" w14:textId="77777777" w:rsidR="00531649" w:rsidRPr="00A20210" w:rsidRDefault="00531649" w:rsidP="00026BE7">
            <w:pPr>
              <w:pStyle w:val="TAL"/>
              <w:rPr>
                <w:lang w:eastAsia="en-GB"/>
              </w:rPr>
            </w:pPr>
          </w:p>
        </w:tc>
        <w:tc>
          <w:tcPr>
            <w:tcW w:w="355" w:type="dxa"/>
            <w:gridSpan w:val="4"/>
            <w:tcBorders>
              <w:top w:val="nil"/>
              <w:left w:val="nil"/>
              <w:bottom w:val="nil"/>
              <w:right w:val="nil"/>
            </w:tcBorders>
          </w:tcPr>
          <w:p w14:paraId="79EAB0F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3B94064A" w14:textId="77777777" w:rsidR="00531649" w:rsidRPr="00A20210" w:rsidRDefault="00531649" w:rsidP="00026BE7">
            <w:pPr>
              <w:pStyle w:val="TAL"/>
              <w:rPr>
                <w:lang w:eastAsia="en-GB"/>
              </w:rPr>
            </w:pPr>
          </w:p>
        </w:tc>
      </w:tr>
      <w:tr w:rsidR="00531649" w:rsidRPr="00A20210" w14:paraId="2A20723E"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BCADDBE"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00A978F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0091BB3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1C8555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7EFBE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93946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7B217E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64CC287"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9CF904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ADFE350"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packet loss rate</w:t>
            </w:r>
          </w:p>
        </w:tc>
      </w:tr>
      <w:tr w:rsidR="00531649" w:rsidRPr="00A20210" w14:paraId="5074DF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CB89DE" w14:textId="77777777" w:rsidR="00531649" w:rsidRPr="00A20210" w:rsidRDefault="00531649" w:rsidP="00026BE7">
            <w:pPr>
              <w:pStyle w:val="TAL"/>
              <w:rPr>
                <w:lang w:eastAsia="en-GB"/>
              </w:rPr>
            </w:pPr>
            <w:r w:rsidRPr="00A20210">
              <w:rPr>
                <w:lang w:eastAsia="en-GB"/>
              </w:rPr>
              <w:t>All other values are spare (NOTE 5).</w:t>
            </w:r>
          </w:p>
        </w:tc>
      </w:tr>
      <w:tr w:rsidR="00531649" w:rsidRPr="00A20210" w14:paraId="6B23DF4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A42B74" w14:textId="77777777" w:rsidR="00531649" w:rsidRPr="00A20210" w:rsidRDefault="00531649" w:rsidP="00026BE7">
            <w:pPr>
              <w:pStyle w:val="TAL"/>
              <w:rPr>
                <w:lang w:eastAsia="en-GB"/>
              </w:rPr>
            </w:pPr>
          </w:p>
        </w:tc>
      </w:tr>
      <w:tr w:rsidR="00531649" w:rsidRPr="00A20210" w14:paraId="43995EC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A38797C" w14:textId="77777777" w:rsidR="00531649" w:rsidRPr="00A20210" w:rsidRDefault="00531649" w:rsidP="00026BE7">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531649" w:rsidRPr="00A20210" w14:paraId="52AB708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D655EE" w14:textId="2B166BCC" w:rsidR="00531649" w:rsidRPr="00A20210" w:rsidRDefault="00531649" w:rsidP="00026BE7">
            <w:pPr>
              <w:pStyle w:val="TAL"/>
              <w:rPr>
                <w:lang w:eastAsia="en-GB"/>
              </w:rPr>
            </w:pPr>
            <w:r w:rsidRPr="00A20210">
              <w:rPr>
                <w:lang w:eastAsia="en-GB"/>
              </w:rPr>
              <w:t>If the steering functionality is MPQUIC functionality, this octet is used to identify the transport mode of the matching traffic (NOTE 6):</w:t>
            </w:r>
          </w:p>
        </w:tc>
      </w:tr>
      <w:tr w:rsidR="00531649" w:rsidRPr="00A20210" w14:paraId="7AE8DAC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6093953" w14:textId="77777777" w:rsidR="00531649" w:rsidRPr="00A20210" w:rsidRDefault="00531649" w:rsidP="00026BE7">
            <w:pPr>
              <w:pStyle w:val="TAL"/>
              <w:rPr>
                <w:lang w:eastAsia="en-GB"/>
              </w:rPr>
            </w:pPr>
            <w:r w:rsidRPr="00A20210">
              <w:rPr>
                <w:lang w:eastAsia="en-GB"/>
              </w:rPr>
              <w:t>Bits</w:t>
            </w:r>
          </w:p>
        </w:tc>
      </w:tr>
      <w:tr w:rsidR="00531649" w:rsidRPr="00A20210" w14:paraId="70443A3B"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521EC66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01AE7F31"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E52347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2B4C0BB"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B52B98B"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FA5141D"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6B0177DF"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32608FF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D7FA436"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64CB8F45" w14:textId="77777777" w:rsidR="00531649" w:rsidRPr="00A20210" w:rsidRDefault="00531649" w:rsidP="00026BE7">
            <w:pPr>
              <w:pStyle w:val="TAL"/>
              <w:rPr>
                <w:b/>
                <w:lang w:eastAsia="en-GB"/>
              </w:rPr>
            </w:pPr>
          </w:p>
        </w:tc>
      </w:tr>
      <w:tr w:rsidR="00531649" w:rsidRPr="00A20210" w14:paraId="23BB15A5"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47AE66B"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9E64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9C8B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AA2AB3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8F34A5"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E38BB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73A3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44127B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29C9255"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5BA6A955" w14:textId="77777777" w:rsidR="00531649" w:rsidRPr="00A20210" w:rsidRDefault="00531649" w:rsidP="00026BE7">
            <w:pPr>
              <w:pStyle w:val="TAL"/>
              <w:rPr>
                <w:lang w:eastAsia="en-GB"/>
              </w:rPr>
            </w:pPr>
            <w:r w:rsidRPr="00A20210">
              <w:rPr>
                <w:lang w:val="en-US" w:eastAsia="ko-KR"/>
              </w:rPr>
              <w:t>Datagram mode 1</w:t>
            </w:r>
            <w:r>
              <w:rPr>
                <w:lang w:val="en-US" w:eastAsia="ko-KR"/>
              </w:rPr>
              <w:t xml:space="preserve"> (NOTE 8)</w:t>
            </w:r>
          </w:p>
        </w:tc>
      </w:tr>
      <w:tr w:rsidR="00531649" w:rsidRPr="00A20210" w14:paraId="3A7B9C17"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B3A26C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0EE26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2B484C5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0FA5ED9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6B988BF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63ED2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432452F8"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638FC9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E2143E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D36CDA1" w14:textId="77777777" w:rsidR="00531649" w:rsidRPr="00A20210" w:rsidRDefault="00531649" w:rsidP="00026BE7">
            <w:pPr>
              <w:pStyle w:val="TAL"/>
              <w:rPr>
                <w:lang w:val="en-US" w:eastAsia="ko-KR"/>
              </w:rPr>
            </w:pPr>
            <w:r w:rsidRPr="00A20210">
              <w:rPr>
                <w:lang w:val="en-US" w:eastAsia="ko-KR"/>
              </w:rPr>
              <w:t>Datagram mode 2</w:t>
            </w:r>
            <w:r>
              <w:rPr>
                <w:lang w:val="en-US" w:eastAsia="ko-KR"/>
              </w:rPr>
              <w:t xml:space="preserve"> (NOTE 9)</w:t>
            </w:r>
          </w:p>
        </w:tc>
      </w:tr>
      <w:tr w:rsidR="00531649" w:rsidRPr="00A20210" w14:paraId="0C1CA03F"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331FE8E9"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A37023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5B5CF4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181A3B3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415E6E3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EB8226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590BC59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33A92B3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7BEAED1C"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E97441A" w14:textId="77777777" w:rsidR="00531649" w:rsidRPr="00A20210" w:rsidRDefault="00531649" w:rsidP="00026BE7">
            <w:pPr>
              <w:pStyle w:val="TAL"/>
              <w:rPr>
                <w:lang w:val="en-US" w:eastAsia="ko-KR"/>
              </w:rPr>
            </w:pPr>
            <w:r w:rsidRPr="00A20210">
              <w:rPr>
                <w:lang w:val="en-US" w:eastAsia="ko-KR"/>
              </w:rPr>
              <w:t>Stream mode</w:t>
            </w:r>
          </w:p>
        </w:tc>
      </w:tr>
      <w:tr w:rsidR="00531649" w:rsidRPr="00A20210" w14:paraId="3ECA04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13C3BAC" w14:textId="77777777" w:rsidR="00531649" w:rsidRPr="00A20210" w:rsidRDefault="00531649" w:rsidP="00026BE7">
            <w:pPr>
              <w:pStyle w:val="TAL"/>
              <w:rPr>
                <w:lang w:eastAsia="en-GB"/>
              </w:rPr>
            </w:pPr>
            <w:r w:rsidRPr="00A20210">
              <w:rPr>
                <w:lang w:eastAsia="en-GB"/>
              </w:rPr>
              <w:t>All other values are spare and shall be ignored.</w:t>
            </w:r>
          </w:p>
        </w:tc>
      </w:tr>
      <w:tr w:rsidR="00531649" w:rsidRPr="00A20210" w14:paraId="67D5E1E5"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719E793" w14:textId="77777777" w:rsidR="00531649" w:rsidRPr="00A20210" w:rsidRDefault="00531649" w:rsidP="00026BE7">
            <w:pPr>
              <w:pStyle w:val="TAL"/>
              <w:rPr>
                <w:lang w:eastAsia="en-GB"/>
              </w:rPr>
            </w:pPr>
          </w:p>
        </w:tc>
      </w:tr>
      <w:tr w:rsidR="00531649" w:rsidRPr="00A20210" w14:paraId="4A3B39F4"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347F2D3" w14:textId="77777777" w:rsidR="00531649" w:rsidRPr="00A20210" w:rsidRDefault="00531649" w:rsidP="00026BE7">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531649" w:rsidRPr="00A20210" w14:paraId="5D6020F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D2B3369" w14:textId="77777777" w:rsidR="00531649" w:rsidRPr="00A20210" w:rsidRDefault="00531649" w:rsidP="00026BE7">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531649" w14:paraId="7C4946EF" w14:textId="77777777" w:rsidTr="00026BE7">
        <w:trPr>
          <w:cantSplit/>
          <w:jc w:val="center"/>
        </w:trPr>
        <w:tc>
          <w:tcPr>
            <w:tcW w:w="7184" w:type="dxa"/>
            <w:gridSpan w:val="34"/>
            <w:tcBorders>
              <w:top w:val="nil"/>
              <w:left w:val="single" w:sz="4" w:space="0" w:color="auto"/>
              <w:bottom w:val="nil"/>
              <w:right w:val="single" w:sz="4" w:space="0" w:color="auto"/>
            </w:tcBorders>
          </w:tcPr>
          <w:p w14:paraId="4BDD1A5D" w14:textId="77777777" w:rsidR="00531649" w:rsidRDefault="00531649" w:rsidP="00026BE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531649" w14:paraId="2441F311" w14:textId="77777777" w:rsidTr="00026BE7">
        <w:trPr>
          <w:cantSplit/>
          <w:jc w:val="center"/>
        </w:trPr>
        <w:tc>
          <w:tcPr>
            <w:tcW w:w="7184" w:type="dxa"/>
            <w:gridSpan w:val="34"/>
            <w:tcBorders>
              <w:top w:val="nil"/>
              <w:left w:val="single" w:sz="4" w:space="0" w:color="auto"/>
              <w:bottom w:val="nil"/>
              <w:right w:val="single" w:sz="4" w:space="0" w:color="auto"/>
            </w:tcBorders>
          </w:tcPr>
          <w:p w14:paraId="22334745" w14:textId="77777777" w:rsidR="00531649" w:rsidRDefault="00531649" w:rsidP="00026BE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531649" w:rsidRPr="00A20210" w14:paraId="2A40CEE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169437" w14:textId="77777777" w:rsidR="00531649" w:rsidRPr="00A20210" w:rsidRDefault="00531649" w:rsidP="00026BE7">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531649" w:rsidRPr="00A20210" w14:paraId="696A098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34F6F35" w14:textId="77777777" w:rsidR="00531649" w:rsidRPr="00A20210" w:rsidRDefault="00531649" w:rsidP="00026BE7">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531649" w:rsidRPr="00A20210" w14:paraId="56E88F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FDB3D4" w14:textId="77777777" w:rsidR="00531649" w:rsidRPr="00A20210" w:rsidRDefault="00531649" w:rsidP="00026BE7">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531649" w:rsidRPr="00A20210" w14:paraId="58EC053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2DCBA83" w14:textId="7C718C0B" w:rsidR="00531649" w:rsidRPr="00A20210" w:rsidRDefault="00531649" w:rsidP="00026BE7">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531649" w:rsidRPr="00A20210" w14:paraId="35E5CE4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18FD4DB" w14:textId="77777777" w:rsidR="00531649" w:rsidRPr="00A20210" w:rsidRDefault="00531649" w:rsidP="00026BE7">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531649" w14:paraId="0E18DCC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C26F885" w14:textId="62F76D79" w:rsidR="00531649" w:rsidRDefault="00531649" w:rsidP="00026BE7">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ins w:id="38" w:author="Xiaomir1" w:date="2024-11-21T23:29:00Z">
              <w:r w:rsidR="00685CAB">
                <w:rPr>
                  <w:lang w:eastAsia="en-GB"/>
                </w:rPr>
                <w:t xml:space="preserve"> for proxying UDP</w:t>
              </w:r>
            </w:ins>
            <w:ins w:id="39" w:author="Xiaomir1" w:date="2024-11-21T23:30:00Z">
              <w:r w:rsidR="00685CAB">
                <w:rPr>
                  <w:lang w:eastAsia="en-GB"/>
                </w:rPr>
                <w:t xml:space="preserve"> in HTTP</w:t>
              </w:r>
            </w:ins>
            <w:ins w:id="40" w:author="Xiaomi" w:date="2024-11-07T19:00:00Z">
              <w:r w:rsidR="00774618">
                <w:rPr>
                  <w:lang w:eastAsia="zh-CN"/>
                </w:rPr>
                <w:t>, IETF</w:t>
              </w:r>
              <w:r w:rsidR="00774618">
                <w:rPr>
                  <w:lang w:val="en-US" w:eastAsia="zh-CN"/>
                </w:rPr>
                <w:t> </w:t>
              </w:r>
              <w:r w:rsidR="00774618">
                <w:rPr>
                  <w:lang w:eastAsia="zh-CN"/>
                </w:rPr>
                <w:t>RFC 9484 [x]</w:t>
              </w:r>
            </w:ins>
            <w:ins w:id="41" w:author="Xiaomir1" w:date="2024-11-21T23:29:00Z">
              <w:r w:rsidR="00685CAB">
                <w:rPr>
                  <w:lang w:eastAsia="en-GB"/>
                </w:rPr>
                <w:t xml:space="preserve"> for proxying IP</w:t>
              </w:r>
            </w:ins>
            <w:ins w:id="42" w:author="Xiaomir1" w:date="2024-11-21T23:30:00Z">
              <w:r w:rsidR="00685CAB">
                <w:rPr>
                  <w:lang w:eastAsia="en-GB"/>
                </w:rPr>
                <w:t xml:space="preserve"> in HTTP</w:t>
              </w:r>
            </w:ins>
            <w:ins w:id="43" w:author="Xiaomi" w:date="2024-11-07T19:00:00Z">
              <w:r w:rsidR="00774618">
                <w:rPr>
                  <w:lang w:eastAsia="zh-CN"/>
                </w:rPr>
                <w:t xml:space="preserve"> and </w:t>
              </w:r>
            </w:ins>
            <w:ins w:id="44" w:author="Xiaomi" w:date="2024-11-07T19:01:00Z">
              <w:r w:rsidR="00774618">
                <w:t>draft-</w:t>
              </w:r>
              <w:proofErr w:type="spellStart"/>
              <w:r w:rsidR="00774618">
                <w:t>ietf</w:t>
              </w:r>
              <w:proofErr w:type="spellEnd"/>
              <w:r w:rsidR="00774618">
                <w:t>-masque-connect-ethernet</w:t>
              </w:r>
            </w:ins>
            <w:ins w:id="45" w:author="Xiaomi" w:date="2024-11-07T19:00:00Z">
              <w:r w:rsidR="00774618">
                <w:rPr>
                  <w:lang w:eastAsia="zh-CN"/>
                </w:rPr>
                <w:t> [</w:t>
              </w:r>
            </w:ins>
            <w:ins w:id="46" w:author="Xiaomi" w:date="2024-11-07T19:01:00Z">
              <w:r w:rsidR="00774618">
                <w:rPr>
                  <w:lang w:eastAsia="zh-CN"/>
                </w:rPr>
                <w:t>y</w:t>
              </w:r>
            </w:ins>
            <w:ins w:id="47" w:author="Xiaomi" w:date="2024-11-07T19:00:00Z">
              <w:r w:rsidR="00774618">
                <w:rPr>
                  <w:lang w:eastAsia="zh-CN"/>
                </w:rPr>
                <w:t>]</w:t>
              </w:r>
            </w:ins>
            <w:ins w:id="48" w:author="Xiaomir1" w:date="2024-11-21T23:30:00Z">
              <w:r w:rsidR="00685CAB">
                <w:rPr>
                  <w:lang w:eastAsia="en-GB"/>
                </w:rPr>
                <w:t xml:space="preserve"> for proxying Ethernet in HTTP</w:t>
              </w:r>
            </w:ins>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531649" w14:paraId="68517733"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ADAD605" w14:textId="4ADDD62B" w:rsidR="00531649" w:rsidRDefault="00531649" w:rsidP="00026BE7">
            <w:pPr>
              <w:pStyle w:val="TAN"/>
              <w:rPr>
                <w:lang w:eastAsia="en-GB"/>
              </w:rPr>
            </w:pPr>
            <w:r>
              <w:rPr>
                <w:lang w:eastAsia="en-GB"/>
              </w:rPr>
              <w:t>NOTE 9:</w:t>
            </w:r>
            <w:r>
              <w:rPr>
                <w:lang w:eastAsia="en-GB"/>
              </w:rPr>
              <w:tab/>
            </w:r>
            <w:r w:rsidR="00685CAB">
              <w:t xml:space="preserve">The </w:t>
            </w:r>
            <w:r w:rsidR="00685CAB">
              <w:rPr>
                <w:lang w:eastAsia="en-GB"/>
              </w:rPr>
              <w:t>"</w:t>
            </w:r>
            <w:r w:rsidR="00685CAB">
              <w:rPr>
                <w:lang w:eastAsia="zh-CN"/>
              </w:rPr>
              <w:t>Context ID</w:t>
            </w:r>
            <w:r w:rsidR="00685CAB">
              <w:rPr>
                <w:lang w:eastAsia="en-GB"/>
              </w:rPr>
              <w:t xml:space="preserve">" </w:t>
            </w:r>
            <w:r w:rsidR="00685CAB">
              <w:rPr>
                <w:lang w:eastAsia="zh-CN"/>
              </w:rPr>
              <w:t>as defined in IETF</w:t>
            </w:r>
            <w:r w:rsidR="00685CAB">
              <w:rPr>
                <w:lang w:val="en-US" w:eastAsia="zh-CN"/>
              </w:rPr>
              <w:t> </w:t>
            </w:r>
            <w:r w:rsidR="00685CAB">
              <w:rPr>
                <w:lang w:eastAsia="zh-CN"/>
              </w:rPr>
              <w:t>RFC 9298 [9E]</w:t>
            </w:r>
            <w:ins w:id="49" w:author="Xiaomir1" w:date="2024-11-21T23:29:00Z">
              <w:r w:rsidR="00685CAB">
                <w:rPr>
                  <w:lang w:eastAsia="en-GB"/>
                </w:rPr>
                <w:t xml:space="preserve"> for proxying UDP</w:t>
              </w:r>
            </w:ins>
            <w:ins w:id="50" w:author="Xiaomir1" w:date="2024-11-21T23:30:00Z">
              <w:r w:rsidR="00685CAB">
                <w:rPr>
                  <w:lang w:eastAsia="en-GB"/>
                </w:rPr>
                <w:t xml:space="preserve"> in HTTP</w:t>
              </w:r>
            </w:ins>
            <w:ins w:id="51" w:author="Xiaomi" w:date="2024-11-07T19:00:00Z">
              <w:r w:rsidR="00685CAB">
                <w:rPr>
                  <w:lang w:eastAsia="zh-CN"/>
                </w:rPr>
                <w:t>, IETF</w:t>
              </w:r>
              <w:r w:rsidR="00685CAB">
                <w:rPr>
                  <w:lang w:val="en-US" w:eastAsia="zh-CN"/>
                </w:rPr>
                <w:t> </w:t>
              </w:r>
              <w:r w:rsidR="00685CAB">
                <w:rPr>
                  <w:lang w:eastAsia="zh-CN"/>
                </w:rPr>
                <w:t>RFC 9484 [x]</w:t>
              </w:r>
            </w:ins>
            <w:ins w:id="52" w:author="Xiaomir1" w:date="2024-11-21T23:29:00Z">
              <w:r w:rsidR="00685CAB">
                <w:rPr>
                  <w:lang w:eastAsia="en-GB"/>
                </w:rPr>
                <w:t xml:space="preserve"> for proxying IP</w:t>
              </w:r>
            </w:ins>
            <w:ins w:id="53" w:author="Xiaomir1" w:date="2024-11-21T23:30:00Z">
              <w:r w:rsidR="00685CAB">
                <w:rPr>
                  <w:lang w:eastAsia="en-GB"/>
                </w:rPr>
                <w:t xml:space="preserve"> in HTTP</w:t>
              </w:r>
            </w:ins>
            <w:ins w:id="54" w:author="Xiaomi" w:date="2024-11-07T19:00:00Z">
              <w:r w:rsidR="00685CAB">
                <w:rPr>
                  <w:lang w:eastAsia="zh-CN"/>
                </w:rPr>
                <w:t xml:space="preserve"> and </w:t>
              </w:r>
            </w:ins>
            <w:ins w:id="55" w:author="Xiaomi" w:date="2024-11-07T19:01:00Z">
              <w:r w:rsidR="00685CAB">
                <w:t>draft-</w:t>
              </w:r>
              <w:proofErr w:type="spellStart"/>
              <w:r w:rsidR="00685CAB">
                <w:t>ietf</w:t>
              </w:r>
              <w:proofErr w:type="spellEnd"/>
              <w:r w:rsidR="00685CAB">
                <w:t>-masque-connect-ethernet</w:t>
              </w:r>
            </w:ins>
            <w:ins w:id="56" w:author="Xiaomi" w:date="2024-11-07T19:00:00Z">
              <w:r w:rsidR="00685CAB">
                <w:rPr>
                  <w:lang w:eastAsia="zh-CN"/>
                </w:rPr>
                <w:t> [</w:t>
              </w:r>
            </w:ins>
            <w:ins w:id="57" w:author="Xiaomi" w:date="2024-11-07T19:01:00Z">
              <w:r w:rsidR="00685CAB">
                <w:rPr>
                  <w:lang w:eastAsia="zh-CN"/>
                </w:rPr>
                <w:t>y</w:t>
              </w:r>
            </w:ins>
            <w:ins w:id="58" w:author="Xiaomi" w:date="2024-11-07T19:00:00Z">
              <w:r w:rsidR="00685CAB">
                <w:rPr>
                  <w:lang w:eastAsia="zh-CN"/>
                </w:rPr>
                <w:t>]</w:t>
              </w:r>
            </w:ins>
            <w:ins w:id="59" w:author="Xiaomir1" w:date="2024-11-21T23:30:00Z">
              <w:r w:rsidR="00685CAB">
                <w:rPr>
                  <w:lang w:eastAsia="en-GB"/>
                </w:rPr>
                <w:t xml:space="preserve"> for proxying Ethernet in HTTP</w:t>
              </w:r>
            </w:ins>
            <w:r w:rsidR="00685CAB">
              <w:rPr>
                <w:lang w:eastAsia="zh-CN"/>
              </w:rPr>
              <w:t>,</w:t>
            </w:r>
            <w:r>
              <w:rPr>
                <w:lang w:eastAsia="zh-CN"/>
              </w:rPr>
              <w:t xml:space="preserv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1856C342" w14:textId="524165E4" w:rsidR="00531649" w:rsidRDefault="00531649" w:rsidP="00531649">
      <w:pPr>
        <w:rPr>
          <w:noProof/>
        </w:rPr>
      </w:pPr>
    </w:p>
    <w:p w14:paraId="716F2CC8" w14:textId="77777777" w:rsidR="00E94840" w:rsidRPr="00531649" w:rsidRDefault="00E94840" w:rsidP="00E94840">
      <w:pPr>
        <w:jc w:val="center"/>
        <w:rPr>
          <w:noProof/>
        </w:rPr>
      </w:pPr>
      <w:bookmarkStart w:id="60" w:name="_Toc178410703"/>
      <w:r w:rsidRPr="003F2125">
        <w:rPr>
          <w:noProof/>
          <w:highlight w:val="green"/>
        </w:rPr>
        <w:t>******************** Next Change ********************</w:t>
      </w:r>
    </w:p>
    <w:p w14:paraId="3E117128" w14:textId="77777777" w:rsidR="00E94840" w:rsidRPr="00A20210" w:rsidRDefault="00E94840" w:rsidP="00E94840">
      <w:pPr>
        <w:pStyle w:val="50"/>
        <w:rPr>
          <w:lang w:eastAsia="zh-CN"/>
        </w:rPr>
      </w:pPr>
      <w:r w:rsidRPr="00A20210">
        <w:rPr>
          <w:lang w:eastAsia="zh-CN"/>
        </w:rPr>
        <w:t>6.1.4.1.0</w:t>
      </w:r>
      <w:r w:rsidRPr="00A20210">
        <w:rPr>
          <w:lang w:eastAsia="zh-CN"/>
        </w:rPr>
        <w:tab/>
        <w:t>General</w:t>
      </w:r>
      <w:bookmarkEnd w:id="60"/>
    </w:p>
    <w:p w14:paraId="3E2EE8D1" w14:textId="2E89C375" w:rsidR="00E94840" w:rsidRDefault="00E94840" w:rsidP="00E94840">
      <w:pPr>
        <w:rPr>
          <w:lang w:eastAsia="zh-CN"/>
        </w:rPr>
      </w:pPr>
      <w:r>
        <w:t>The network provides the network steering functionalities information containing MPTCP proxy functionality information, or MPQUIC proxy functionality information, or both to the UE according to clause 5.32.6 in 3GPP TS 23.501 [2]. The network steering functionalities information is encoded as defined in clause 6.1.4.2.</w:t>
      </w:r>
    </w:p>
    <w:p w14:paraId="28A6793C" w14:textId="77777777" w:rsidR="00E94840" w:rsidRPr="00A20210" w:rsidRDefault="00E94840" w:rsidP="00E94840">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1585CE70" w14:textId="77640A3B" w:rsidR="00E94840" w:rsidRPr="00A20210" w:rsidRDefault="00E94840" w:rsidP="00E94840">
      <w:pPr>
        <w:rPr>
          <w:lang w:eastAsia="zh-CN"/>
        </w:rPr>
      </w:pPr>
      <w:r>
        <w:rPr>
          <w:lang w:eastAsia="zh-CN"/>
        </w:rPr>
        <w:t>For MPQUIC</w:t>
      </w:r>
      <w:ins w:id="61" w:author="Ericsson User" w:date="2024-10-29T11:23:00Z">
        <w:r>
          <w:rPr>
            <w:lang w:eastAsia="zh-CN"/>
          </w:rPr>
          <w:t>-</w:t>
        </w:r>
      </w:ins>
      <w:ins w:id="62" w:author="Ericsson User" w:date="2024-11-05T18:28:00Z">
        <w:r>
          <w:rPr>
            <w:lang w:eastAsia="zh-CN"/>
          </w:rPr>
          <w:t>based</w:t>
        </w:r>
      </w:ins>
      <w:r>
        <w:rPr>
          <w:lang w:eastAsia="zh-CN"/>
        </w:rPr>
        <w:t xml:space="preserve"> </w:t>
      </w:r>
      <w:del w:id="63" w:author="Xiaomir1" w:date="2024-11-22T04:11:00Z">
        <w:r w:rsidDel="00161E71">
          <w:rPr>
            <w:lang w:eastAsia="zh-CN"/>
          </w:rPr>
          <w:delText>functionality</w:delText>
        </w:r>
      </w:del>
      <w:ins w:id="64" w:author="Xiaomir1" w:date="2024-11-22T04:11:00Z">
        <w:r w:rsidR="00161E71">
          <w:rPr>
            <w:lang w:eastAsia="zh-CN"/>
          </w:rPr>
          <w:t>functionalities</w:t>
        </w:r>
      </w:ins>
      <w:r>
        <w:rPr>
          <w:lang w:eastAsia="zh-CN"/>
        </w:rPr>
        <w:t xml:space="preserve">, the </w:t>
      </w:r>
      <w:r w:rsidRPr="00A20210">
        <w:rPr>
          <w:lang w:eastAsia="zh-CN"/>
        </w:rPr>
        <w:t>MPQUIC protocol is built on top of UDP/IP and to implement the MPQUIC</w:t>
      </w:r>
      <w:ins w:id="65" w:author="Ericsson User" w:date="2024-11-05T18:27:00Z">
        <w:r>
          <w:rPr>
            <w:lang w:eastAsia="zh-CN"/>
          </w:rPr>
          <w:t>-bas</w:t>
        </w:r>
      </w:ins>
      <w:ins w:id="66" w:author="Ericsson User" w:date="2024-11-05T18:28:00Z">
        <w:r>
          <w:rPr>
            <w:lang w:eastAsia="zh-CN"/>
          </w:rPr>
          <w:t xml:space="preserve">ed </w:t>
        </w:r>
      </w:ins>
      <w:del w:id="67" w:author="Xiaomir1" w:date="2024-11-22T04:11:00Z">
        <w:r w:rsidRPr="00A20210" w:rsidDel="00161E71">
          <w:rPr>
            <w:lang w:eastAsia="zh-CN"/>
          </w:rPr>
          <w:delText>functionality</w:delText>
        </w:r>
      </w:del>
      <w:ins w:id="68" w:author="Xiaomir1" w:date="2024-11-22T04:11:00Z">
        <w:r w:rsidR="00161E71" w:rsidRPr="00A20210">
          <w:rPr>
            <w:lang w:eastAsia="zh-CN"/>
          </w:rPr>
          <w:t>functionalit</w:t>
        </w:r>
        <w:r w:rsidR="00161E71">
          <w:rPr>
            <w:lang w:eastAsia="zh-CN"/>
          </w:rPr>
          <w:t>ies</w:t>
        </w:r>
      </w:ins>
      <w:r w:rsidRPr="00A20210">
        <w:rPr>
          <w:lang w:eastAsia="zh-CN"/>
        </w:rPr>
        <w:t>:</w:t>
      </w:r>
    </w:p>
    <w:p w14:paraId="494D57C8" w14:textId="77777777" w:rsidR="00E94840" w:rsidRPr="00A20210" w:rsidRDefault="00E94840" w:rsidP="00E94840">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372D7D3B" w14:textId="77777777" w:rsidR="00E94840" w:rsidRPr="00A20210" w:rsidRDefault="00E94840" w:rsidP="00E94840">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672A17A6" w14:textId="77777777" w:rsidR="00E94840" w:rsidRPr="00A20210" w:rsidRDefault="00E94840" w:rsidP="00E94840">
      <w:pPr>
        <w:pStyle w:val="B2"/>
        <w:rPr>
          <w:lang w:eastAsia="zh-CN"/>
        </w:rPr>
      </w:pPr>
      <w:r w:rsidRPr="00A20210">
        <w:rPr>
          <w:lang w:eastAsia="zh-CN"/>
        </w:rPr>
        <w:t>2)</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[9I] for supporting QUIC connections using multiple paths simultaneously;</w:t>
      </w:r>
    </w:p>
    <w:p w14:paraId="54DA25A1" w14:textId="77777777" w:rsidR="00E94840" w:rsidRPr="00A20210" w:rsidRDefault="00E94840" w:rsidP="00E94840">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4FE261A9" w14:textId="77777777" w:rsidR="00E94840" w:rsidRDefault="00E94840" w:rsidP="00E94840">
      <w:pPr>
        <w:pStyle w:val="B2"/>
        <w:rPr>
          <w:ins w:id="69" w:author="Ericsson User" w:date="2024-11-07T14:33:00Z"/>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3AC977DF" w14:textId="0F2DF4EA" w:rsidR="00E94840" w:rsidRDefault="00E94840" w:rsidP="00E94840">
      <w:pPr>
        <w:pStyle w:val="B2"/>
        <w:rPr>
          <w:ins w:id="70" w:author="Ericsson User" w:date="2024-11-07T14:33:00Z"/>
        </w:rPr>
      </w:pPr>
      <w:ins w:id="71" w:author="Ericsson User" w:date="2024-11-07T14:33:00Z">
        <w:r>
          <w:rPr>
            <w:lang w:eastAsia="zh-CN"/>
          </w:rPr>
          <w:t>2)</w:t>
        </w:r>
        <w:r>
          <w:rPr>
            <w:lang w:eastAsia="zh-CN"/>
          </w:rPr>
          <w:tab/>
        </w:r>
      </w:ins>
      <w:ins w:id="72" w:author="Ericsson User" w:date="2024-11-05T18:26:00Z">
        <w:r w:rsidRPr="00445185">
          <w:rPr>
            <w:lang w:eastAsia="zh-CN"/>
          </w:rPr>
          <w:t>IETF</w:t>
        </w:r>
        <w:r w:rsidRPr="00445185">
          <w:rPr>
            <w:lang w:val="en-US" w:eastAsia="zh-CN"/>
          </w:rPr>
          <w:t> </w:t>
        </w:r>
        <w:r w:rsidRPr="00445185">
          <w:rPr>
            <w:lang w:eastAsia="zh-CN"/>
          </w:rPr>
          <w:t>RFC 9484 [</w:t>
        </w:r>
      </w:ins>
      <w:ins w:id="73" w:author="Xiaomir1" w:date="2024-11-22T00:09:00Z">
        <w:r w:rsidR="00386C8F">
          <w:rPr>
            <w:lang w:eastAsia="zh-CN"/>
          </w:rPr>
          <w:t>x</w:t>
        </w:r>
      </w:ins>
      <w:ins w:id="74" w:author="Ericsson User" w:date="2024-11-05T18:26:00Z">
        <w:r w:rsidRPr="00445185">
          <w:rPr>
            <w:lang w:eastAsia="zh-CN"/>
          </w:rPr>
          <w:t>] for supporting proxying IP over HTTP;</w:t>
        </w:r>
      </w:ins>
    </w:p>
    <w:p w14:paraId="5E0879EE" w14:textId="00CD0542" w:rsidR="00E94840" w:rsidRPr="00A20210" w:rsidRDefault="00E94840" w:rsidP="00E94840">
      <w:pPr>
        <w:pStyle w:val="B2"/>
        <w:rPr>
          <w:lang w:eastAsia="zh-CN"/>
        </w:rPr>
      </w:pPr>
      <w:ins w:id="75" w:author="Ericsson User" w:date="2024-11-07T14:33:00Z">
        <w:r>
          <w:t>3)</w:t>
        </w:r>
        <w:r>
          <w:tab/>
        </w:r>
      </w:ins>
      <w:ins w:id="76" w:author="Ericsson User" w:date="2024-11-07T13:38:00Z">
        <w:r>
          <w:t>IETF </w:t>
        </w:r>
      </w:ins>
      <w:ins w:id="77" w:author="Ericsson User" w:date="2024-11-05T18:26:00Z">
        <w:r w:rsidRPr="00B44AD5">
          <w:t>draft-</w:t>
        </w:r>
        <w:proofErr w:type="spellStart"/>
        <w:r w:rsidRPr="00B44AD5">
          <w:t>ietf</w:t>
        </w:r>
        <w:proofErr w:type="spellEnd"/>
        <w:r w:rsidRPr="00B44AD5">
          <w:t>-masque-connect-ethernet</w:t>
        </w:r>
        <w:r>
          <w:rPr>
            <w:lang w:eastAsia="zh-CN"/>
          </w:rPr>
          <w:t> </w:t>
        </w:r>
        <w:r w:rsidRPr="00A20210">
          <w:rPr>
            <w:lang w:eastAsia="zh-CN"/>
          </w:rPr>
          <w:t>[</w:t>
        </w:r>
      </w:ins>
      <w:ins w:id="78" w:author="Xiaomir1" w:date="2024-11-22T00:09:00Z">
        <w:r w:rsidR="00386C8F">
          <w:rPr>
            <w:lang w:eastAsia="zh-CN"/>
          </w:rPr>
          <w:t>y</w:t>
        </w:r>
      </w:ins>
      <w:ins w:id="79" w:author="Ericsson User" w:date="2024-11-05T18:26:00Z">
        <w:r w:rsidRPr="00A20210">
          <w:rPr>
            <w:lang w:eastAsia="zh-CN"/>
          </w:rPr>
          <w:t xml:space="preserve">] for supporting proxying </w:t>
        </w:r>
        <w:r>
          <w:rPr>
            <w:lang w:eastAsia="zh-CN"/>
          </w:rPr>
          <w:t>Ethernet</w:t>
        </w:r>
        <w:r w:rsidRPr="00A20210">
          <w:rPr>
            <w:lang w:eastAsia="zh-CN"/>
          </w:rPr>
          <w:t xml:space="preserve"> over HTTP;</w:t>
        </w:r>
      </w:ins>
    </w:p>
    <w:p w14:paraId="063A8A16" w14:textId="77777777" w:rsidR="00E94840" w:rsidRPr="00A20210" w:rsidRDefault="00E94840" w:rsidP="00E94840">
      <w:pPr>
        <w:pStyle w:val="B2"/>
        <w:rPr>
          <w:lang w:eastAsia="zh-CN"/>
        </w:rPr>
      </w:pPr>
      <w:del w:id="80" w:author="Ericsson User" w:date="2024-11-07T14:33:00Z">
        <w:r w:rsidRPr="00A20210" w:rsidDel="008C193E">
          <w:rPr>
            <w:lang w:eastAsia="zh-CN"/>
          </w:rPr>
          <w:delText>2</w:delText>
        </w:r>
      </w:del>
      <w:ins w:id="81" w:author="Ericsson User" w:date="2024-11-07T14:33:00Z">
        <w:r>
          <w:rPr>
            <w:lang w:eastAsia="zh-CN"/>
          </w:rPr>
          <w:t>4</w:t>
        </w:r>
      </w:ins>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0ED033AE" w14:textId="77777777" w:rsidR="00E94840" w:rsidRDefault="00E94840" w:rsidP="00E94840">
      <w:pPr>
        <w:pStyle w:val="B2"/>
        <w:rPr>
          <w:lang w:eastAsia="zh-CN"/>
        </w:rPr>
      </w:pPr>
      <w:del w:id="82" w:author="Ericsson User" w:date="2024-11-07T14:33:00Z">
        <w:r w:rsidRPr="00A20210" w:rsidDel="008C193E">
          <w:rPr>
            <w:lang w:eastAsia="zh-CN"/>
          </w:rPr>
          <w:delText>3</w:delText>
        </w:r>
      </w:del>
      <w:ins w:id="83" w:author="Ericsson User" w:date="2024-11-07T14:33:00Z">
        <w:r>
          <w:rPr>
            <w:lang w:eastAsia="zh-CN"/>
          </w:rPr>
          <w:t>5</w:t>
        </w:r>
      </w:ins>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645B4AD6" w14:textId="77777777" w:rsidR="00E94840" w:rsidRDefault="00E94840" w:rsidP="00E94840">
      <w:pPr>
        <w:pStyle w:val="B1"/>
        <w:rPr>
          <w:lang w:eastAsia="zh-CN"/>
        </w:rPr>
      </w:pPr>
      <w:r w:rsidRPr="00C170B6">
        <w:rPr>
          <w:lang w:eastAsia="zh-CN"/>
        </w:rPr>
        <w:t>c)</w:t>
      </w:r>
      <w:r w:rsidRPr="00C170B6">
        <w:rPr>
          <w:lang w:eastAsia="zh-CN"/>
        </w:rPr>
        <w:tab/>
        <w:t xml:space="preserve">the UE and the UPF shall </w:t>
      </w:r>
      <w:bookmarkStart w:id="84" w:name="_Hlk167760045"/>
      <w:r w:rsidRPr="00C170B6">
        <w:rPr>
          <w:lang w:eastAsia="zh-CN"/>
        </w:rPr>
        <w:t xml:space="preserve">support </w:t>
      </w:r>
      <w:bookmarkEnd w:id="84"/>
      <w:r w:rsidRPr="00C170B6">
        <w:rPr>
          <w:lang w:eastAsia="zh-CN"/>
        </w:rPr>
        <w:t>transport modes as specified in clause 6.</w:t>
      </w:r>
      <w:r>
        <w:rPr>
          <w:lang w:eastAsia="zh-CN"/>
        </w:rPr>
        <w:t>4</w:t>
      </w:r>
      <w:r w:rsidRPr="00C170B6">
        <w:rPr>
          <w:lang w:eastAsia="zh-CN"/>
        </w:rPr>
        <w:t xml:space="preserve"> for MPQUIC</w:t>
      </w:r>
      <w:ins w:id="85" w:author="Ericsson User" w:date="2024-10-29T11:24:00Z">
        <w:r>
          <w:rPr>
            <w:lang w:eastAsia="zh-CN"/>
          </w:rPr>
          <w:t>-</w:t>
        </w:r>
      </w:ins>
      <w:ins w:id="86" w:author="Ericsson User" w:date="2024-11-06T14:55:00Z">
        <w:r>
          <w:rPr>
            <w:lang w:eastAsia="zh-CN"/>
          </w:rPr>
          <w:t>based</w:t>
        </w:r>
      </w:ins>
      <w:r w:rsidRPr="00C170B6">
        <w:rPr>
          <w:lang w:eastAsia="zh-CN"/>
        </w:rPr>
        <w:t xml:space="preserve"> steering </w:t>
      </w:r>
      <w:del w:id="87" w:author="Ericsson User" w:date="2024-11-06T14:55:00Z">
        <w:r w:rsidRPr="00C170B6" w:rsidDel="00594A88">
          <w:rPr>
            <w:lang w:eastAsia="zh-CN"/>
          </w:rPr>
          <w:delText>functionality</w:delText>
        </w:r>
      </w:del>
      <w:ins w:id="88" w:author="Ericsson User" w:date="2024-11-06T14:55:00Z">
        <w:r w:rsidRPr="00C170B6">
          <w:rPr>
            <w:lang w:eastAsia="zh-CN"/>
          </w:rPr>
          <w:t>functionalit</w:t>
        </w:r>
        <w:r>
          <w:rPr>
            <w:lang w:eastAsia="zh-CN"/>
          </w:rPr>
          <w:t>ies</w:t>
        </w:r>
      </w:ins>
      <w:r w:rsidRPr="00C170B6">
        <w:rPr>
          <w:lang w:eastAsia="zh-CN"/>
        </w:rPr>
        <w:t>.</w:t>
      </w:r>
    </w:p>
    <w:p w14:paraId="1D52EF87" w14:textId="0C547A81" w:rsidR="00E94840" w:rsidRPr="00A20210" w:rsidRDefault="00E94840" w:rsidP="00E94840">
      <w:r>
        <w:rPr>
          <w:lang w:eastAsia="zh-CN"/>
        </w:rPr>
        <w:t>When the</w:t>
      </w:r>
      <w:r w:rsidRPr="009C2E20">
        <w:rPr>
          <w:lang w:eastAsia="zh-CN"/>
        </w:rPr>
        <w:t xml:space="preserve"> QoS flow(s) of the MA PDU session is </w:t>
      </w:r>
      <w:r>
        <w:rPr>
          <w:lang w:eastAsia="zh-CN"/>
        </w:rPr>
        <w:t>created and the MPQUIC</w:t>
      </w:r>
      <w:ins w:id="89" w:author="Ericsson User" w:date="2024-10-29T11:23:00Z">
        <w:r>
          <w:rPr>
            <w:lang w:eastAsia="zh-CN"/>
          </w:rPr>
          <w:t>-</w:t>
        </w:r>
      </w:ins>
      <w:ins w:id="90" w:author="Ericsson User" w:date="2024-11-05T15:51:00Z">
        <w:r>
          <w:rPr>
            <w:lang w:eastAsia="zh-CN"/>
          </w:rPr>
          <w:t>based</w:t>
        </w:r>
      </w:ins>
      <w:r>
        <w:rPr>
          <w:lang w:eastAsia="zh-CN"/>
        </w:rPr>
        <w:t xml:space="preserve"> </w:t>
      </w:r>
      <w:del w:id="91" w:author="Xiaomir1" w:date="2024-11-22T04:11:00Z">
        <w:r w:rsidDel="00161E71">
          <w:rPr>
            <w:lang w:eastAsia="zh-CN"/>
          </w:rPr>
          <w:delText xml:space="preserve">functionality </w:delText>
        </w:r>
      </w:del>
      <w:ins w:id="92" w:author="Xiaomir1" w:date="2024-11-22T04:11:00Z">
        <w:r w:rsidR="00161E71">
          <w:rPr>
            <w:lang w:eastAsia="zh-CN"/>
          </w:rPr>
          <w:t xml:space="preserve">functionalities </w:t>
        </w:r>
      </w:ins>
      <w:r>
        <w:rPr>
          <w:lang w:eastAsia="zh-CN"/>
        </w:rPr>
        <w:t>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proofErr w:type="spellStart"/>
      <w:r w:rsidRPr="009C2E20">
        <w:rPr>
          <w:lang w:val="en-US" w:eastAsia="zh-TW"/>
        </w:rPr>
        <w:t>oS</w:t>
      </w:r>
      <w:proofErr w:type="spellEnd"/>
      <w:r w:rsidRPr="009C2E20">
        <w:rPr>
          <w:lang w:val="en-US" w:eastAsia="zh-TW"/>
        </w:rPr>
        <w:t xml:space="preserve"> flow of the MA PDU session</w:t>
      </w:r>
      <w:r w:rsidRPr="009C2E20">
        <w:rPr>
          <w:lang w:eastAsia="zh-CN"/>
        </w:rPr>
        <w:t xml:space="preserve">. </w:t>
      </w:r>
      <w:r w:rsidRPr="009C2E20">
        <w:rPr>
          <w:lang w:eastAsia="zh-CN"/>
        </w:rPr>
        <w:lastRenderedPageBreak/>
        <w:t>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31EEB358" w14:textId="77777777" w:rsidR="00E94840" w:rsidRPr="00E94840" w:rsidRDefault="00E94840" w:rsidP="00531649">
      <w:pPr>
        <w:rPr>
          <w:noProof/>
        </w:rPr>
      </w:pPr>
    </w:p>
    <w:bookmarkEnd w:id="4"/>
    <w:p w14:paraId="210BA14C" w14:textId="61E99949" w:rsidR="00531649" w:rsidRPr="00531649" w:rsidRDefault="00531649" w:rsidP="00531649">
      <w:pPr>
        <w:jc w:val="center"/>
        <w:rPr>
          <w:noProof/>
        </w:rPr>
      </w:pPr>
      <w:r w:rsidRPr="003F2125">
        <w:rPr>
          <w:noProof/>
          <w:highlight w:val="green"/>
        </w:rPr>
        <w:t>******************** Next Change ********************</w:t>
      </w:r>
    </w:p>
    <w:p w14:paraId="14CB9123" w14:textId="4ABC8B64" w:rsidR="00FE58AC" w:rsidRDefault="00FE58AC" w:rsidP="00FE58AC">
      <w:pPr>
        <w:pStyle w:val="2"/>
        <w:rPr>
          <w:noProof/>
        </w:rPr>
      </w:pPr>
      <w:bookmarkStart w:id="93" w:name="_Toc178410769"/>
      <w:bookmarkStart w:id="94" w:name="_Toc171584602"/>
      <w:r>
        <w:rPr>
          <w:noProof/>
        </w:rPr>
        <w:t>6.4</w:t>
      </w:r>
      <w:r>
        <w:rPr>
          <w:noProof/>
        </w:rPr>
        <w:tab/>
        <w:t>Transport modes for MPQUIC</w:t>
      </w:r>
      <w:ins w:id="95" w:author="Xiaomir1" w:date="2024-11-22T00:22:00Z">
        <w:r w:rsidR="00C95145">
          <w:rPr>
            <w:noProof/>
          </w:rPr>
          <w:t>-</w:t>
        </w:r>
      </w:ins>
      <w:ins w:id="96" w:author="Xiaomi" w:date="2024-11-07T11:32:00Z">
        <w:r>
          <w:rPr>
            <w:noProof/>
          </w:rPr>
          <w:t>based</w:t>
        </w:r>
      </w:ins>
      <w:ins w:id="97" w:author="Xiaomir1" w:date="2024-11-22T00:22:00Z">
        <w:r w:rsidR="00C95145" w:rsidRPr="00C95145">
          <w:rPr>
            <w:lang w:eastAsia="zh-CN"/>
          </w:rPr>
          <w:t xml:space="preserve"> </w:t>
        </w:r>
      </w:ins>
      <w:r>
        <w:rPr>
          <w:noProof/>
        </w:rPr>
        <w:t xml:space="preserve">steering </w:t>
      </w:r>
      <w:del w:id="98" w:author="Xiaomir1" w:date="2024-11-22T03:12:00Z">
        <w:r w:rsidDel="00183528">
          <w:rPr>
            <w:noProof/>
          </w:rPr>
          <w:delText>functionality</w:delText>
        </w:r>
      </w:del>
      <w:bookmarkEnd w:id="93"/>
      <w:ins w:id="99" w:author="Xiaomir1" w:date="2024-11-22T03:12:00Z">
        <w:r w:rsidR="00183528">
          <w:rPr>
            <w:noProof/>
          </w:rPr>
          <w:t>functionalities</w:t>
        </w:r>
      </w:ins>
    </w:p>
    <w:p w14:paraId="608BB61E" w14:textId="77777777" w:rsidR="00FE58AC" w:rsidRDefault="00FE58AC" w:rsidP="00FE58AC">
      <w:pPr>
        <w:pStyle w:val="30"/>
        <w:rPr>
          <w:noProof/>
        </w:rPr>
      </w:pPr>
      <w:bookmarkStart w:id="100" w:name="_Toc178410770"/>
      <w:bookmarkStart w:id="101" w:name="_Hlk167769488"/>
      <w:r>
        <w:rPr>
          <w:noProof/>
        </w:rPr>
        <w:t>6.4.1</w:t>
      </w:r>
      <w:r>
        <w:rPr>
          <w:noProof/>
        </w:rPr>
        <w:tab/>
        <w:t>General</w:t>
      </w:r>
      <w:bookmarkEnd w:id="100"/>
    </w:p>
    <w:p w14:paraId="7F9E0D55" w14:textId="51A3319A" w:rsidR="00B51C1F" w:rsidRPr="001E5AA4" w:rsidRDefault="00FE58AC" w:rsidP="001E5AA4">
      <w:pPr>
        <w:rPr>
          <w:rFonts w:eastAsiaTheme="minorEastAsia"/>
          <w:lang w:eastAsia="zh-CN"/>
        </w:rPr>
      </w:pPr>
      <w:r w:rsidRPr="00F5076D">
        <w:rPr>
          <w:lang w:eastAsia="zh-CN"/>
        </w:rPr>
        <w:t>Supported transport modes for MPQUIC</w:t>
      </w:r>
      <w:ins w:id="102" w:author="Xiaomi" w:date="2024-11-07T11:36:00Z">
        <w:r>
          <w:rPr>
            <w:lang w:eastAsia="zh-CN"/>
          </w:rPr>
          <w:t>-UDP</w:t>
        </w:r>
      </w:ins>
      <w:ins w:id="103" w:author="Xiaomir1" w:date="2024-11-22T04:14:00Z">
        <w:r w:rsidR="0039515C" w:rsidRPr="0039515C">
          <w:rPr>
            <w:lang w:eastAsia="zh-CN"/>
          </w:rPr>
          <w:t xml:space="preserve"> </w:t>
        </w:r>
        <w:r w:rsidR="0039515C" w:rsidRPr="00F5076D">
          <w:rPr>
            <w:lang w:eastAsia="zh-CN"/>
          </w:rPr>
          <w:t>functionality</w:t>
        </w:r>
      </w:ins>
      <w:ins w:id="104" w:author="Xiaomir1" w:date="2024-11-22T06:10:00Z">
        <w:r w:rsidR="00144465">
          <w:rPr>
            <w:lang w:eastAsia="zh-CN"/>
          </w:rPr>
          <w:t>,</w:t>
        </w:r>
      </w:ins>
      <w:ins w:id="105" w:author="Xiaomi" w:date="2024-11-07T11:36:00Z">
        <w:r>
          <w:rPr>
            <w:lang w:eastAsia="zh-CN"/>
          </w:rPr>
          <w:t xml:space="preserve"> MPQUIC-IP</w:t>
        </w:r>
      </w:ins>
      <w:ins w:id="106" w:author="Xiaomir1" w:date="2024-11-22T04:14:00Z">
        <w:r w:rsidR="0039515C" w:rsidRPr="0039515C">
          <w:rPr>
            <w:lang w:eastAsia="zh-CN"/>
          </w:rPr>
          <w:t xml:space="preserve"> </w:t>
        </w:r>
        <w:r w:rsidR="0039515C" w:rsidRPr="00F5076D">
          <w:rPr>
            <w:lang w:eastAsia="zh-CN"/>
          </w:rPr>
          <w:t>functionality</w:t>
        </w:r>
      </w:ins>
      <w:ins w:id="107" w:author="Xiaomi" w:date="2024-11-07T11:36:00Z">
        <w:r>
          <w:rPr>
            <w:lang w:eastAsia="zh-CN"/>
          </w:rPr>
          <w:t xml:space="preserve"> or MPQUIC-E</w:t>
        </w:r>
      </w:ins>
      <w:r>
        <w:rPr>
          <w:lang w:eastAsia="zh-CN"/>
        </w:rPr>
        <w:t xml:space="preserve"> </w:t>
      </w:r>
      <w:ins w:id="108" w:author="Xiaomir1" w:date="2024-11-22T04:15:00Z">
        <w:r w:rsidR="0039515C" w:rsidRPr="00F5076D">
          <w:rPr>
            <w:lang w:eastAsia="zh-CN"/>
          </w:rPr>
          <w:t xml:space="preserve">functionality </w:t>
        </w:r>
      </w:ins>
      <w:proofErr w:type="spellStart"/>
      <w:r w:rsidRPr="00F5076D">
        <w:rPr>
          <w:lang w:eastAsia="zh-CN"/>
        </w:rPr>
        <w:t>functionality</w:t>
      </w:r>
      <w:proofErr w:type="spellEnd"/>
      <w:r w:rsidRPr="00F5076D">
        <w:rPr>
          <w:lang w:eastAsia="zh-CN"/>
        </w:rPr>
        <w:t xml:space="preserve">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ins w:id="109" w:author="Xiaomi" w:date="2024-11-07T11:37:00Z">
        <w:r>
          <w:rPr>
            <w:lang w:eastAsia="zh-CN"/>
          </w:rPr>
          <w:t xml:space="preserve">-UDP </w:t>
        </w:r>
      </w:ins>
      <w:r w:rsidRPr="00F5076D">
        <w:rPr>
          <w:lang w:eastAsia="zh-CN"/>
        </w:rPr>
        <w:t>functionality for transmission of UDP</w:t>
      </w:r>
      <w:r w:rsidR="001E5AA4">
        <w:rPr>
          <w:lang w:eastAsia="zh-CN"/>
        </w:rPr>
        <w:t xml:space="preserve"> </w:t>
      </w:r>
      <w:r w:rsidRPr="00F5076D">
        <w:rPr>
          <w:lang w:eastAsia="zh-CN"/>
        </w:rPr>
        <w:t>packets</w:t>
      </w:r>
      <w:ins w:id="110" w:author="Xiaomir1" w:date="2024-11-22T06:10:00Z">
        <w:r w:rsidR="00144465">
          <w:rPr>
            <w:lang w:eastAsia="zh-CN"/>
          </w:rPr>
          <w:t>,</w:t>
        </w:r>
      </w:ins>
      <w:ins w:id="111" w:author="Xiaomi" w:date="2024-11-07T17:17:00Z">
        <w:r w:rsidR="00A736D7">
          <w:rPr>
            <w:lang w:eastAsia="zh-CN"/>
          </w:rPr>
          <w:t xml:space="preserve"> </w:t>
        </w:r>
      </w:ins>
      <w:ins w:id="112" w:author="Xiaomir1" w:date="2024-11-22T00:10:00Z">
        <w:r w:rsidR="00386C8F">
          <w:rPr>
            <w:lang w:eastAsia="zh-CN"/>
          </w:rPr>
          <w:t>MPQUIC-IP</w:t>
        </w:r>
        <w:r w:rsidR="00386C8F" w:rsidRPr="00386C8F">
          <w:rPr>
            <w:lang w:eastAsia="zh-CN"/>
          </w:rPr>
          <w:t xml:space="preserve"> </w:t>
        </w:r>
        <w:r w:rsidR="00386C8F" w:rsidRPr="00F5076D">
          <w:rPr>
            <w:lang w:eastAsia="zh-CN"/>
          </w:rPr>
          <w:t>functionality for transmission of</w:t>
        </w:r>
        <w:r w:rsidR="00386C8F">
          <w:rPr>
            <w:lang w:eastAsia="zh-CN"/>
          </w:rPr>
          <w:t xml:space="preserve"> </w:t>
        </w:r>
      </w:ins>
      <w:ins w:id="113" w:author="Xiaomi" w:date="2024-11-07T17:17:00Z">
        <w:r w:rsidR="00A736D7">
          <w:rPr>
            <w:lang w:eastAsia="zh-CN"/>
          </w:rPr>
          <w:t xml:space="preserve">IP packets or </w:t>
        </w:r>
      </w:ins>
      <w:ins w:id="114" w:author="Xiaomir1" w:date="2024-11-22T00:11:00Z">
        <w:r w:rsidR="00386C8F">
          <w:rPr>
            <w:lang w:eastAsia="zh-CN"/>
          </w:rPr>
          <w:t xml:space="preserve">MPQUIC-E </w:t>
        </w:r>
        <w:r w:rsidR="00386C8F" w:rsidRPr="00F5076D">
          <w:rPr>
            <w:lang w:eastAsia="zh-CN"/>
          </w:rPr>
          <w:t>functionality for transmission of</w:t>
        </w:r>
        <w:r w:rsidR="00386C8F">
          <w:rPr>
            <w:lang w:eastAsia="zh-CN"/>
          </w:rPr>
          <w:t xml:space="preserve"> </w:t>
        </w:r>
      </w:ins>
      <w:ins w:id="115" w:author="Xiaomir1" w:date="2024-11-22T04:15:00Z">
        <w:r w:rsidR="0039515C">
          <w:rPr>
            <w:lang w:eastAsia="zh-CN"/>
          </w:rPr>
          <w:t>E</w:t>
        </w:r>
      </w:ins>
      <w:ins w:id="116" w:author="Xiaomi" w:date="2024-11-07T17:17:00Z">
        <w:r w:rsidR="00A736D7">
          <w:rPr>
            <w:lang w:eastAsia="zh-CN"/>
          </w:rPr>
          <w:t>thernet frames</w:t>
        </w:r>
      </w:ins>
      <w:r w:rsidRPr="00F5076D">
        <w:rPr>
          <w:lang w:eastAsia="zh-CN"/>
        </w:rPr>
        <w:t xml:space="preserve"> between the UE and the UPF.</w:t>
      </w:r>
      <w:bookmarkEnd w:id="101"/>
    </w:p>
    <w:p w14:paraId="035B34D3" w14:textId="45C70881" w:rsidR="00995B43" w:rsidRDefault="00995B43" w:rsidP="00995B43">
      <w:pPr>
        <w:jc w:val="center"/>
        <w:rPr>
          <w:noProof/>
        </w:rPr>
      </w:pPr>
      <w:r w:rsidRPr="00B51C1F">
        <w:rPr>
          <w:noProof/>
          <w:highlight w:val="green"/>
        </w:rPr>
        <w:t>******************** Next Change ********************</w:t>
      </w:r>
    </w:p>
    <w:p w14:paraId="754D2F7E" w14:textId="56B05758" w:rsidR="00644AB6" w:rsidRPr="00FF45F8" w:rsidRDefault="00644AB6" w:rsidP="00644AB6">
      <w:pPr>
        <w:pStyle w:val="30"/>
        <w:rPr>
          <w:noProof/>
        </w:rPr>
      </w:pPr>
      <w:bookmarkStart w:id="117" w:name="_Toc178410771"/>
      <w:r>
        <w:rPr>
          <w:noProof/>
        </w:rPr>
        <w:t>6.4.2</w:t>
      </w:r>
      <w:r>
        <w:rPr>
          <w:noProof/>
        </w:rPr>
        <w:tab/>
        <w:t>Datagram mode 1</w:t>
      </w:r>
      <w:bookmarkEnd w:id="117"/>
    </w:p>
    <w:p w14:paraId="2D23DDE6" w14:textId="504778BE" w:rsidR="00644AB6" w:rsidRDefault="00644AB6" w:rsidP="00644AB6">
      <w:pPr>
        <w:rPr>
          <w:noProof/>
        </w:rPr>
      </w:pPr>
      <w:bookmarkStart w:id="118" w:name="_Hlk166500735"/>
      <w:r>
        <w:rPr>
          <w:noProof/>
        </w:rPr>
        <w:t>If the MA PDU session is established by using the MPQUIC</w:t>
      </w:r>
      <w:ins w:id="119" w:author="Xiaomi" w:date="2024-11-07T11:38:00Z">
        <w:r>
          <w:rPr>
            <w:noProof/>
          </w:rPr>
          <w:t>-UDP</w:t>
        </w:r>
      </w:ins>
      <w:ins w:id="120" w:author="Xiaomir1" w:date="2024-11-22T04:17:00Z">
        <w:r w:rsidR="0039515C" w:rsidRPr="0039515C">
          <w:rPr>
            <w:noProof/>
          </w:rPr>
          <w:t xml:space="preserve"> </w:t>
        </w:r>
        <w:r w:rsidR="0039515C">
          <w:rPr>
            <w:noProof/>
          </w:rPr>
          <w:t>functionality</w:t>
        </w:r>
      </w:ins>
      <w:ins w:id="121" w:author="Xiaomir1" w:date="2024-11-22T06:09:00Z">
        <w:r w:rsidR="00144465">
          <w:rPr>
            <w:noProof/>
          </w:rPr>
          <w:t>,</w:t>
        </w:r>
      </w:ins>
      <w:ins w:id="122" w:author="Xiaomi" w:date="2024-11-11T18:51:00Z">
        <w:r w:rsidR="00583DC7">
          <w:rPr>
            <w:noProof/>
          </w:rPr>
          <w:t xml:space="preserve"> MPQUIC-IP</w:t>
        </w:r>
      </w:ins>
      <w:ins w:id="123" w:author="Xiaomir1" w:date="2024-11-22T04:17:00Z">
        <w:r w:rsidR="0039515C" w:rsidRPr="0039515C">
          <w:rPr>
            <w:noProof/>
          </w:rPr>
          <w:t xml:space="preserve"> </w:t>
        </w:r>
        <w:r w:rsidR="0039515C">
          <w:rPr>
            <w:noProof/>
          </w:rPr>
          <w:t>functionality</w:t>
        </w:r>
      </w:ins>
      <w:ins w:id="124" w:author="Xiaomi" w:date="2024-11-11T18:51:00Z">
        <w:r w:rsidR="00583DC7">
          <w:rPr>
            <w:noProof/>
          </w:rPr>
          <w:t xml:space="preserve"> or MPQUIC-E</w:t>
        </w:r>
      </w:ins>
      <w:r>
        <w:rPr>
          <w:noProof/>
        </w:rPr>
        <w:t xml:space="preserve"> functionality as the steering functionality with transport mode as datagram mode 1, the HTTP datagram payload, shown in Figure 7 in IETF RFC 9298 [9E]</w:t>
      </w:r>
      <w:ins w:id="125" w:author="Xiaomir1" w:date="2024-11-22T00:11:00Z">
        <w:r w:rsidR="00386C8F" w:rsidRPr="00386C8F">
          <w:rPr>
            <w:noProof/>
          </w:rPr>
          <w:t xml:space="preserve"> </w:t>
        </w:r>
        <w:r w:rsidR="00386C8F">
          <w:rPr>
            <w:noProof/>
          </w:rPr>
          <w:t>for MPQUIC-UDP</w:t>
        </w:r>
      </w:ins>
      <w:ins w:id="126" w:author="Xiaomi" w:date="2024-11-11T17:49:00Z">
        <w:r w:rsidR="00465EE8">
          <w:rPr>
            <w:noProof/>
          </w:rPr>
          <w:t xml:space="preserve">, Figure 13 in </w:t>
        </w:r>
        <w:r w:rsidR="00465EE8">
          <w:t>IETF</w:t>
        </w:r>
        <w:r w:rsidR="00465EE8" w:rsidRPr="00A20210">
          <w:t> </w:t>
        </w:r>
        <w:r w:rsidR="00465EE8">
          <w:t>RFC</w:t>
        </w:r>
        <w:r w:rsidR="00465EE8" w:rsidRPr="00A20210">
          <w:t> </w:t>
        </w:r>
        <w:r w:rsidR="00465EE8">
          <w:t>9484</w:t>
        </w:r>
        <w:r w:rsidR="00465EE8">
          <w:rPr>
            <w:noProof/>
          </w:rPr>
          <w:t> </w:t>
        </w:r>
        <w:r w:rsidR="00465EE8">
          <w:t>[x]</w:t>
        </w:r>
      </w:ins>
      <w:ins w:id="127" w:author="Xiaomir1" w:date="2024-11-22T00:11:00Z">
        <w:r w:rsidR="00386C8F" w:rsidRPr="00386C8F">
          <w:rPr>
            <w:noProof/>
          </w:rPr>
          <w:t xml:space="preserve"> </w:t>
        </w:r>
        <w:r w:rsidR="00386C8F">
          <w:rPr>
            <w:noProof/>
          </w:rPr>
          <w:t>for MPQUIC-IP</w:t>
        </w:r>
      </w:ins>
      <w:ins w:id="128" w:author="Xiaomi" w:date="2024-11-11T17:49:00Z">
        <w:r w:rsidR="00465EE8">
          <w:t xml:space="preserve"> </w:t>
        </w:r>
      </w:ins>
      <w:ins w:id="129" w:author="Xiaomi" w:date="2024-11-11T18:52:00Z">
        <w:r w:rsidR="00197471">
          <w:t>or</w:t>
        </w:r>
      </w:ins>
      <w:ins w:id="130" w:author="Xiaomi" w:date="2024-11-11T17:49:00Z">
        <w:r w:rsidR="00465EE8">
          <w:t xml:space="preserve"> </w:t>
        </w:r>
      </w:ins>
      <w:ins w:id="131" w:author="Xiaomi" w:date="2024-11-11T17:50:00Z">
        <w:r w:rsidR="00465EE8">
          <w:rPr>
            <w:noProof/>
          </w:rPr>
          <w:t xml:space="preserve">Figure 5 in </w:t>
        </w:r>
        <w:r w:rsidR="00465EE8">
          <w:t>draft-</w:t>
        </w:r>
        <w:proofErr w:type="spellStart"/>
        <w:r w:rsidR="00465EE8">
          <w:t>ietf</w:t>
        </w:r>
        <w:proofErr w:type="spellEnd"/>
        <w:r w:rsidR="00465EE8">
          <w:t>-masque-connect-ethernet</w:t>
        </w:r>
        <w:r w:rsidR="00465EE8">
          <w:rPr>
            <w:noProof/>
          </w:rPr>
          <w:t> </w:t>
        </w:r>
        <w:r w:rsidR="00465EE8">
          <w:t>[y]</w:t>
        </w:r>
      </w:ins>
      <w:ins w:id="132" w:author="Xiaomir1" w:date="2024-11-22T00:12:00Z">
        <w:r w:rsidR="00386C8F" w:rsidRPr="00386C8F">
          <w:rPr>
            <w:noProof/>
          </w:rPr>
          <w:t xml:space="preserve"> </w:t>
        </w:r>
        <w:r w:rsidR="00386C8F">
          <w:rPr>
            <w:noProof/>
          </w:rPr>
          <w:t>for MPQUIC-E</w:t>
        </w:r>
      </w:ins>
      <w:r>
        <w:rPr>
          <w:noProof/>
        </w:rPr>
        <w:t xml:space="preserve"> shall include:</w:t>
      </w:r>
    </w:p>
    <w:p w14:paraId="54049466" w14:textId="77777777" w:rsidR="00644AB6" w:rsidRDefault="00644AB6" w:rsidP="00644AB6">
      <w:pPr>
        <w:pStyle w:val="B1"/>
        <w:rPr>
          <w:noProof/>
        </w:rPr>
      </w:pPr>
      <w:r>
        <w:rPr>
          <w:noProof/>
        </w:rPr>
        <w:t>a)</w:t>
      </w:r>
      <w:r>
        <w:rPr>
          <w:noProof/>
        </w:rPr>
        <w:tab/>
        <w:t>Context ID indicating the value for datagram mode 1 as defined in table 6.1.3.2-1; and</w:t>
      </w:r>
    </w:p>
    <w:p w14:paraId="2A879AE7" w14:textId="1CFF47D6" w:rsidR="00E16B28" w:rsidRPr="00B4471B" w:rsidDel="00B4471B" w:rsidRDefault="00644AB6" w:rsidP="00B4471B">
      <w:pPr>
        <w:pStyle w:val="B1"/>
        <w:rPr>
          <w:del w:id="133" w:author="Xiaomi" w:date="2024-11-11T16:03:00Z"/>
          <w:noProof/>
        </w:rPr>
      </w:pPr>
      <w:r>
        <w:rPr>
          <w:noProof/>
        </w:rPr>
        <w:t>b)</w:t>
      </w:r>
      <w:r>
        <w:rPr>
          <w:noProof/>
        </w:rPr>
        <w:tab/>
        <w:t>a payload containing:</w:t>
      </w:r>
    </w:p>
    <w:p w14:paraId="67C83FEB" w14:textId="77777777" w:rsidR="00644AB6" w:rsidRDefault="00644AB6" w:rsidP="00644AB6">
      <w:pPr>
        <w:pStyle w:val="B2"/>
        <w:rPr>
          <w:noProof/>
        </w:rPr>
      </w:pPr>
      <w:r>
        <w:rPr>
          <w:noProof/>
        </w:rPr>
        <w:t>1)</w:t>
      </w:r>
      <w:r>
        <w:rPr>
          <w:noProof/>
        </w:rPr>
        <w:tab/>
        <w:t>a 32-bit integer sequence number defining the transmission order of the HTTP datagram payload; and</w:t>
      </w:r>
    </w:p>
    <w:p w14:paraId="7C6601DE" w14:textId="00957BDA" w:rsidR="0036495E" w:rsidRDefault="00644AB6" w:rsidP="00724AF7">
      <w:pPr>
        <w:pStyle w:val="B2"/>
        <w:rPr>
          <w:ins w:id="134" w:author="Xiaomir1" w:date="2024-11-22T00:14:00Z"/>
          <w:noProof/>
        </w:rPr>
      </w:pPr>
      <w:r w:rsidRPr="00882C25">
        <w:rPr>
          <w:noProof/>
        </w:rPr>
        <w:t>2)</w:t>
      </w:r>
      <w:r w:rsidRPr="00882C25">
        <w:rPr>
          <w:noProof/>
        </w:rPr>
        <w:tab/>
        <w:t xml:space="preserve">a </w:t>
      </w:r>
      <w:ins w:id="135" w:author="Xiaomir1" w:date="2024-11-22T03:10:00Z">
        <w:r w:rsidR="00C716DF">
          <w:rPr>
            <w:noProof/>
          </w:rPr>
          <w:t>payload</w:t>
        </w:r>
      </w:ins>
      <w:ins w:id="136" w:author="Xiaomir1" w:date="2024-11-22T00:15:00Z">
        <w:r w:rsidR="0036495E">
          <w:rPr>
            <w:noProof/>
          </w:rPr>
          <w:t xml:space="preserve">, </w:t>
        </w:r>
      </w:ins>
      <w:ins w:id="137" w:author="Xiaomir1" w:date="2024-11-22T03:11:00Z">
        <w:r w:rsidR="005C5537">
          <w:rPr>
            <w:noProof/>
          </w:rPr>
          <w:t>containing</w:t>
        </w:r>
      </w:ins>
      <w:ins w:id="138" w:author="Xiaomir1" w:date="2024-11-22T00:14:00Z">
        <w:r w:rsidR="0036495E">
          <w:rPr>
            <w:noProof/>
          </w:rPr>
          <w:t>:</w:t>
        </w:r>
      </w:ins>
    </w:p>
    <w:p w14:paraId="373096AC" w14:textId="2C67887D" w:rsidR="0036495E" w:rsidRDefault="00E65635" w:rsidP="0036495E">
      <w:pPr>
        <w:pStyle w:val="B3"/>
        <w:rPr>
          <w:ins w:id="139" w:author="Xiaomir1" w:date="2024-11-22T00:14:00Z"/>
          <w:noProof/>
        </w:rPr>
      </w:pPr>
      <w:ins w:id="140" w:author="MOTO_2" w:date="2024-11-21T12:32:00Z">
        <w:r>
          <w:rPr>
            <w:noProof/>
          </w:rPr>
          <w:t>A)</w:t>
        </w:r>
      </w:ins>
      <w:ins w:id="141" w:author="Xiaomir1" w:date="2024-11-22T00:14:00Z">
        <w:r w:rsidR="0036495E">
          <w:rPr>
            <w:noProof/>
          </w:rPr>
          <w:tab/>
          <w:t>a</w:t>
        </w:r>
      </w:ins>
      <w:ins w:id="142" w:author="Xiaomir1" w:date="2024-11-22T00:13:00Z">
        <w:r w:rsidR="0036495E">
          <w:rPr>
            <w:noProof/>
          </w:rPr>
          <w:t xml:space="preserve"> </w:t>
        </w:r>
      </w:ins>
      <w:r w:rsidR="00644AB6" w:rsidRPr="00882C25">
        <w:rPr>
          <w:noProof/>
        </w:rPr>
        <w:t>UDP packet</w:t>
      </w:r>
      <w:ins w:id="143" w:author="Xiaomi" w:date="2024-11-11T18:49:00Z">
        <w:r w:rsidR="00A24608">
          <w:rPr>
            <w:noProof/>
          </w:rPr>
          <w:t xml:space="preserve"> </w:t>
        </w:r>
      </w:ins>
      <w:ins w:id="144" w:author="Xiaomir1" w:date="2024-11-22T04:15:00Z">
        <w:r w:rsidR="0039515C">
          <w:rPr>
            <w:noProof/>
          </w:rPr>
          <w:t>when</w:t>
        </w:r>
      </w:ins>
      <w:ins w:id="145" w:author="Xiaomi" w:date="2024-11-11T18:49:00Z">
        <w:r w:rsidR="00A24608">
          <w:rPr>
            <w:noProof/>
          </w:rPr>
          <w:t xml:space="preserve"> using the MPQUIC-UDP</w:t>
        </w:r>
      </w:ins>
      <w:ins w:id="146" w:author="Xiaomi" w:date="2024-11-11T18:50:00Z">
        <w:r w:rsidR="00583DC7" w:rsidRPr="00583DC7">
          <w:rPr>
            <w:noProof/>
          </w:rPr>
          <w:t xml:space="preserve"> </w:t>
        </w:r>
        <w:r w:rsidR="00583DC7">
          <w:rPr>
            <w:noProof/>
          </w:rPr>
          <w:t>functionality</w:t>
        </w:r>
      </w:ins>
      <w:ins w:id="147" w:author="Xiaomir1" w:date="2024-11-22T00:14:00Z">
        <w:r w:rsidR="0036495E">
          <w:rPr>
            <w:noProof/>
          </w:rPr>
          <w:t>;</w:t>
        </w:r>
      </w:ins>
    </w:p>
    <w:p w14:paraId="65D70FDF" w14:textId="1AEBFD40" w:rsidR="0036495E" w:rsidRDefault="00E65635" w:rsidP="0036495E">
      <w:pPr>
        <w:pStyle w:val="B3"/>
        <w:rPr>
          <w:ins w:id="148" w:author="Xiaomir1" w:date="2024-11-22T00:14:00Z"/>
          <w:noProof/>
        </w:rPr>
      </w:pPr>
      <w:ins w:id="149" w:author="MOTO_2" w:date="2024-11-21T12:32:00Z">
        <w:r>
          <w:rPr>
            <w:noProof/>
          </w:rPr>
          <w:t>B)</w:t>
        </w:r>
      </w:ins>
      <w:ins w:id="150" w:author="Xiaomir1" w:date="2024-11-22T00:14:00Z">
        <w:r w:rsidR="0036495E">
          <w:rPr>
            <w:noProof/>
          </w:rPr>
          <w:tab/>
        </w:r>
      </w:ins>
      <w:ins w:id="151" w:author="Xiaomi" w:date="2024-11-11T17:50:00Z">
        <w:r w:rsidR="00465EE8" w:rsidRPr="00882C25">
          <w:rPr>
            <w:noProof/>
          </w:rPr>
          <w:t xml:space="preserve">an </w:t>
        </w:r>
        <w:r w:rsidR="00465EE8">
          <w:rPr>
            <w:noProof/>
          </w:rPr>
          <w:t>IP packet</w:t>
        </w:r>
      </w:ins>
      <w:ins w:id="152" w:author="Xiaomi" w:date="2024-11-11T18:49:00Z">
        <w:r w:rsidR="00A24608" w:rsidRPr="00A24608">
          <w:rPr>
            <w:noProof/>
          </w:rPr>
          <w:t xml:space="preserve"> </w:t>
        </w:r>
      </w:ins>
      <w:ins w:id="153" w:author="Xiaomir1" w:date="2024-11-22T04:15:00Z">
        <w:r w:rsidR="0039515C">
          <w:rPr>
            <w:noProof/>
          </w:rPr>
          <w:t>when</w:t>
        </w:r>
      </w:ins>
      <w:ins w:id="154" w:author="Xiaomi" w:date="2024-11-11T18:49:00Z">
        <w:r w:rsidR="00A24608">
          <w:rPr>
            <w:noProof/>
          </w:rPr>
          <w:t xml:space="preserve"> using the </w:t>
        </w:r>
      </w:ins>
      <w:ins w:id="155" w:author="Xiaomi" w:date="2024-11-11T18:50:00Z">
        <w:r w:rsidR="00A24608">
          <w:rPr>
            <w:noProof/>
          </w:rPr>
          <w:t>MPQUIC-IP</w:t>
        </w:r>
      </w:ins>
      <w:ins w:id="156" w:author="Xiaomi" w:date="2024-11-11T17:50:00Z">
        <w:r w:rsidR="00465EE8">
          <w:rPr>
            <w:noProof/>
          </w:rPr>
          <w:t xml:space="preserve"> </w:t>
        </w:r>
      </w:ins>
      <w:ins w:id="157" w:author="Xiaomi" w:date="2024-11-11T18:51:00Z">
        <w:r w:rsidR="00583DC7">
          <w:rPr>
            <w:noProof/>
          </w:rPr>
          <w:t>functionality</w:t>
        </w:r>
      </w:ins>
      <w:ins w:id="158" w:author="Xiaomir1" w:date="2024-11-22T00:14:00Z">
        <w:r w:rsidR="0036495E">
          <w:rPr>
            <w:rFonts w:ascii="宋体" w:eastAsia="宋体" w:hAnsi="宋体" w:cs="宋体" w:hint="eastAsia"/>
            <w:noProof/>
            <w:lang w:eastAsia="zh-CN"/>
          </w:rPr>
          <w:t>;</w:t>
        </w:r>
      </w:ins>
      <w:ins w:id="159" w:author="Xiaomi" w:date="2024-11-11T18:51:00Z">
        <w:r w:rsidR="00583DC7">
          <w:rPr>
            <w:noProof/>
          </w:rPr>
          <w:t xml:space="preserve"> </w:t>
        </w:r>
      </w:ins>
      <w:ins w:id="160" w:author="Xiaomi" w:date="2024-11-11T17:50:00Z">
        <w:r w:rsidR="00465EE8">
          <w:rPr>
            <w:noProof/>
          </w:rPr>
          <w:t>or</w:t>
        </w:r>
      </w:ins>
    </w:p>
    <w:p w14:paraId="7E1CF660" w14:textId="6A5F51EB" w:rsidR="00161E71" w:rsidRDefault="00E65635" w:rsidP="0036495E">
      <w:pPr>
        <w:pStyle w:val="B3"/>
        <w:rPr>
          <w:ins w:id="161" w:author="Xiaomir1" w:date="2024-11-22T04:06:00Z"/>
          <w:noProof/>
        </w:rPr>
      </w:pPr>
      <w:ins w:id="162" w:author="MOTO_2" w:date="2024-11-21T12:32:00Z">
        <w:r>
          <w:rPr>
            <w:noProof/>
          </w:rPr>
          <w:t>C)</w:t>
        </w:r>
      </w:ins>
      <w:ins w:id="163" w:author="Xiaomir1" w:date="2024-11-22T00:14:00Z">
        <w:r w:rsidR="0036495E">
          <w:rPr>
            <w:noProof/>
          </w:rPr>
          <w:tab/>
        </w:r>
      </w:ins>
      <w:ins w:id="164" w:author="Xiaomi" w:date="2024-11-11T17:50:00Z">
        <w:r w:rsidR="00465EE8" w:rsidRPr="00882C25">
          <w:rPr>
            <w:noProof/>
          </w:rPr>
          <w:t xml:space="preserve">an </w:t>
        </w:r>
        <w:r w:rsidR="00465EE8">
          <w:rPr>
            <w:noProof/>
          </w:rPr>
          <w:t>Ethernet frame</w:t>
        </w:r>
      </w:ins>
      <w:ins w:id="165" w:author="Xiaomi" w:date="2024-11-11T18:50:00Z">
        <w:r w:rsidR="00583DC7" w:rsidRPr="00583DC7">
          <w:rPr>
            <w:noProof/>
          </w:rPr>
          <w:t xml:space="preserve"> </w:t>
        </w:r>
      </w:ins>
      <w:ins w:id="166" w:author="Xiaomir1" w:date="2024-11-22T04:15:00Z">
        <w:r w:rsidR="0039515C">
          <w:rPr>
            <w:noProof/>
          </w:rPr>
          <w:t>when</w:t>
        </w:r>
      </w:ins>
      <w:ins w:id="167" w:author="Xiaomi" w:date="2024-11-11T18:50:00Z">
        <w:r w:rsidR="00583DC7">
          <w:rPr>
            <w:noProof/>
          </w:rPr>
          <w:t xml:space="preserve"> using the MPQUIC-E</w:t>
        </w:r>
      </w:ins>
      <w:ins w:id="168" w:author="Xiaomi" w:date="2024-11-11T18:51:00Z">
        <w:r w:rsidR="00583DC7" w:rsidRPr="00583DC7">
          <w:rPr>
            <w:noProof/>
          </w:rPr>
          <w:t xml:space="preserve"> </w:t>
        </w:r>
        <w:r w:rsidR="00583DC7">
          <w:rPr>
            <w:noProof/>
          </w:rPr>
          <w:t>functionality</w:t>
        </w:r>
      </w:ins>
      <w:ins w:id="169" w:author="Xiaomir1" w:date="2024-11-22T04:06:00Z">
        <w:r w:rsidR="00161E71">
          <w:rPr>
            <w:noProof/>
          </w:rPr>
          <w:t>,</w:t>
        </w:r>
      </w:ins>
    </w:p>
    <w:p w14:paraId="2A27429E" w14:textId="6B4BD22F" w:rsidR="00724AF7" w:rsidRDefault="00E65635" w:rsidP="00537B64">
      <w:pPr>
        <w:pStyle w:val="B2"/>
        <w:rPr>
          <w:ins w:id="170" w:author="Xiaomi" w:date="2024-11-11T16:09:00Z"/>
          <w:noProof/>
        </w:rPr>
      </w:pPr>
      <w:ins w:id="171" w:author="MOTO_2" w:date="2024-11-21T12:32:00Z">
        <w:r>
          <w:rPr>
            <w:noProof/>
          </w:rPr>
          <w:tab/>
        </w:r>
      </w:ins>
      <w:r w:rsidR="00644AB6" w:rsidRPr="00882C25">
        <w:rPr>
          <w:noProof/>
        </w:rPr>
        <w:t>to be transmitted</w:t>
      </w:r>
      <w:ins w:id="172" w:author="Xiaomir1" w:date="2024-11-22T04:06:00Z">
        <w:r w:rsidR="00161E71">
          <w:rPr>
            <w:noProof/>
          </w:rPr>
          <w:t>.</w:t>
        </w:r>
      </w:ins>
    </w:p>
    <w:bookmarkEnd w:id="118"/>
    <w:p w14:paraId="7711B0A2" w14:textId="670B1FAE" w:rsidR="00644AB6" w:rsidRDefault="00644AB6" w:rsidP="00644AB6">
      <w:pPr>
        <w:rPr>
          <w:noProof/>
        </w:rPr>
      </w:pPr>
      <w:r>
        <w:rPr>
          <w:noProof/>
        </w:rPr>
        <w:t>Upon establishment of the MA PDU session by using the MPQUIC</w:t>
      </w:r>
      <w:ins w:id="173" w:author="Xiaomi" w:date="2024-11-08T10:16:00Z">
        <w:r w:rsidR="004B6804">
          <w:rPr>
            <w:noProof/>
          </w:rPr>
          <w:t>-UDP</w:t>
        </w:r>
      </w:ins>
      <w:ins w:id="174" w:author="Xiaomir1" w:date="2024-11-22T04:16:00Z">
        <w:r w:rsidR="0039515C" w:rsidRPr="0039515C">
          <w:rPr>
            <w:noProof/>
          </w:rPr>
          <w:t xml:space="preserve"> </w:t>
        </w:r>
        <w:r w:rsidR="0039515C">
          <w:rPr>
            <w:noProof/>
          </w:rPr>
          <w:t>functionality</w:t>
        </w:r>
      </w:ins>
      <w:ins w:id="175" w:author="Xiaomir1" w:date="2024-11-22T06:09:00Z">
        <w:r w:rsidR="00144465">
          <w:rPr>
            <w:noProof/>
          </w:rPr>
          <w:t>,</w:t>
        </w:r>
      </w:ins>
      <w:ins w:id="176" w:author="Xiaomi" w:date="2024-11-08T10:16:00Z">
        <w:r w:rsidR="004B6804">
          <w:rPr>
            <w:noProof/>
          </w:rPr>
          <w:t xml:space="preserve"> MPQUIC-IP</w:t>
        </w:r>
      </w:ins>
      <w:ins w:id="177" w:author="Xiaomir1" w:date="2024-11-22T04:16:00Z">
        <w:r w:rsidR="0039515C" w:rsidRPr="0039515C">
          <w:rPr>
            <w:noProof/>
          </w:rPr>
          <w:t xml:space="preserve"> </w:t>
        </w:r>
        <w:r w:rsidR="0039515C">
          <w:rPr>
            <w:noProof/>
          </w:rPr>
          <w:t>functionality</w:t>
        </w:r>
      </w:ins>
      <w:ins w:id="178" w:author="Xiaomi" w:date="2024-11-08T10:16:00Z">
        <w:r w:rsidR="004B6804">
          <w:rPr>
            <w:noProof/>
          </w:rPr>
          <w:t xml:space="preserve"> or MPQUIC-E</w:t>
        </w:r>
      </w:ins>
      <w:r w:rsidR="004B6804">
        <w:rPr>
          <w:noProof/>
        </w:rPr>
        <w:t xml:space="preserve"> </w:t>
      </w:r>
      <w:r>
        <w:rPr>
          <w:noProof/>
        </w:rPr>
        <w:t>functionality as the steering functionality with transport mode as datagram mode 1:</w:t>
      </w:r>
    </w:p>
    <w:p w14:paraId="7CB227FD" w14:textId="77777777" w:rsidR="00644AB6" w:rsidRDefault="00644AB6" w:rsidP="00644AB6">
      <w:pPr>
        <w:pStyle w:val="B1"/>
        <w:rPr>
          <w:noProof/>
        </w:rPr>
      </w:pPr>
      <w:r>
        <w:rPr>
          <w:noProof/>
        </w:rPr>
        <w:t>a)</w:t>
      </w:r>
      <w:r>
        <w:rPr>
          <w:noProof/>
        </w:rPr>
        <w:tab/>
        <w:t>the sequence number shall be set to zero in the first sequence of the HTTP datagram payload; and</w:t>
      </w:r>
    </w:p>
    <w:p w14:paraId="5C528F0E" w14:textId="3597B531" w:rsidR="00644AB6" w:rsidRPr="001154DE" w:rsidDel="008A3DB8" w:rsidRDefault="00644AB6" w:rsidP="008A3DB8">
      <w:pPr>
        <w:pStyle w:val="B1"/>
        <w:rPr>
          <w:del w:id="179" w:author="Xiaomi" w:date="2024-11-08T10:15:00Z"/>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1985F015" w14:textId="77777777" w:rsidR="001E5AA4" w:rsidRDefault="001E5AA4" w:rsidP="001E5AA4">
      <w:pPr>
        <w:jc w:val="center"/>
        <w:rPr>
          <w:noProof/>
        </w:rPr>
      </w:pPr>
      <w:r w:rsidRPr="00B51C1F">
        <w:rPr>
          <w:noProof/>
          <w:highlight w:val="green"/>
        </w:rPr>
        <w:t>******************** Next Change ********************</w:t>
      </w:r>
    </w:p>
    <w:p w14:paraId="7DD375D5" w14:textId="77777777" w:rsidR="00CC233D" w:rsidRDefault="00CC233D" w:rsidP="00CC233D">
      <w:pPr>
        <w:pStyle w:val="30"/>
        <w:rPr>
          <w:noProof/>
        </w:rPr>
      </w:pPr>
      <w:bookmarkStart w:id="180" w:name="_Toc178410772"/>
      <w:r>
        <w:rPr>
          <w:noProof/>
        </w:rPr>
        <w:t>6.4.3</w:t>
      </w:r>
      <w:r>
        <w:rPr>
          <w:noProof/>
        </w:rPr>
        <w:tab/>
        <w:t>Datagram mode 2</w:t>
      </w:r>
      <w:bookmarkEnd w:id="180"/>
    </w:p>
    <w:p w14:paraId="345C5B59" w14:textId="13439AFF" w:rsidR="00CC233D" w:rsidRDefault="00CC233D" w:rsidP="00CC233D">
      <w:pPr>
        <w:rPr>
          <w:noProof/>
        </w:rPr>
      </w:pPr>
      <w:bookmarkStart w:id="181" w:name="_Hlk167769898"/>
      <w:r>
        <w:rPr>
          <w:noProof/>
        </w:rPr>
        <w:t>If the MA PDU session is established by using the MPQUIC</w:t>
      </w:r>
      <w:ins w:id="182" w:author="Xiaomi" w:date="2024-11-08T10:17:00Z">
        <w:r w:rsidR="00EA4797">
          <w:rPr>
            <w:noProof/>
          </w:rPr>
          <w:t>-UDP</w:t>
        </w:r>
      </w:ins>
      <w:ins w:id="183" w:author="Xiaomir1" w:date="2024-11-22T04:16:00Z">
        <w:r w:rsidR="0039515C" w:rsidRPr="0039515C">
          <w:rPr>
            <w:noProof/>
          </w:rPr>
          <w:t xml:space="preserve"> </w:t>
        </w:r>
        <w:r w:rsidR="0039515C">
          <w:rPr>
            <w:noProof/>
          </w:rPr>
          <w:t>functionality</w:t>
        </w:r>
      </w:ins>
      <w:ins w:id="184" w:author="Xiaomir1" w:date="2024-11-22T06:19:00Z">
        <w:r w:rsidR="00064B34">
          <w:rPr>
            <w:noProof/>
          </w:rPr>
          <w:t>,</w:t>
        </w:r>
      </w:ins>
      <w:ins w:id="185" w:author="Xiaomi" w:date="2024-11-08T10:17:00Z">
        <w:r w:rsidR="00EA4797">
          <w:rPr>
            <w:noProof/>
          </w:rPr>
          <w:t xml:space="preserve"> MPQUIC-IP</w:t>
        </w:r>
      </w:ins>
      <w:ins w:id="186" w:author="Xiaomir1" w:date="2024-11-22T04:16:00Z">
        <w:r w:rsidR="0039515C" w:rsidRPr="0039515C">
          <w:rPr>
            <w:noProof/>
          </w:rPr>
          <w:t xml:space="preserve"> </w:t>
        </w:r>
        <w:r w:rsidR="0039515C">
          <w:rPr>
            <w:noProof/>
          </w:rPr>
          <w:t>functionality</w:t>
        </w:r>
      </w:ins>
      <w:ins w:id="187" w:author="Xiaomi" w:date="2024-11-08T10:17:00Z">
        <w:r w:rsidR="00EA4797">
          <w:rPr>
            <w:noProof/>
          </w:rPr>
          <w:t xml:space="preserve"> or MPQUIC-E</w:t>
        </w:r>
      </w:ins>
      <w:r>
        <w:rPr>
          <w:noProof/>
        </w:rPr>
        <w:t xml:space="preserve"> functionality as the steering functionality with transport mode as datagram mode 2, the HTTP datagram payload, shown in Figure 7 in IETF RFC 9298 [9E]</w:t>
      </w:r>
      <w:ins w:id="188" w:author="Xiaomir1" w:date="2024-11-22T00:11:00Z">
        <w:r w:rsidR="0036495E" w:rsidRPr="00386C8F">
          <w:rPr>
            <w:noProof/>
          </w:rPr>
          <w:t xml:space="preserve"> </w:t>
        </w:r>
        <w:r w:rsidR="0036495E">
          <w:rPr>
            <w:noProof/>
          </w:rPr>
          <w:t>for MPQUIC-UDP</w:t>
        </w:r>
      </w:ins>
      <w:ins w:id="189" w:author="Xiaomi" w:date="2024-11-11T17:49:00Z">
        <w:r w:rsidR="0036495E">
          <w:rPr>
            <w:noProof/>
          </w:rPr>
          <w:t xml:space="preserve">, Figure 13 in </w:t>
        </w:r>
        <w:r w:rsidR="0036495E">
          <w:t>IETF</w:t>
        </w:r>
        <w:r w:rsidR="0036495E" w:rsidRPr="00A20210">
          <w:t> </w:t>
        </w:r>
        <w:r w:rsidR="0036495E">
          <w:t>RFC</w:t>
        </w:r>
        <w:r w:rsidR="0036495E" w:rsidRPr="00A20210">
          <w:t> </w:t>
        </w:r>
        <w:r w:rsidR="0036495E">
          <w:t>9484</w:t>
        </w:r>
        <w:r w:rsidR="0036495E">
          <w:rPr>
            <w:noProof/>
          </w:rPr>
          <w:t> </w:t>
        </w:r>
        <w:r w:rsidR="0036495E">
          <w:t>[x]</w:t>
        </w:r>
      </w:ins>
      <w:ins w:id="190" w:author="Xiaomir1" w:date="2024-11-22T00:11:00Z">
        <w:r w:rsidR="0036495E" w:rsidRPr="00386C8F">
          <w:rPr>
            <w:noProof/>
          </w:rPr>
          <w:t xml:space="preserve"> </w:t>
        </w:r>
        <w:r w:rsidR="0036495E">
          <w:rPr>
            <w:noProof/>
          </w:rPr>
          <w:t>for MPQUIC-IP</w:t>
        </w:r>
      </w:ins>
      <w:ins w:id="191" w:author="Xiaomi" w:date="2024-11-11T17:49:00Z">
        <w:r w:rsidR="0036495E">
          <w:t xml:space="preserve"> </w:t>
        </w:r>
      </w:ins>
      <w:ins w:id="192" w:author="Xiaomi" w:date="2024-11-11T18:52:00Z">
        <w:r w:rsidR="0036495E">
          <w:t>or</w:t>
        </w:r>
      </w:ins>
      <w:ins w:id="193" w:author="Xiaomi" w:date="2024-11-11T17:49:00Z">
        <w:r w:rsidR="0036495E">
          <w:t xml:space="preserve"> </w:t>
        </w:r>
      </w:ins>
      <w:ins w:id="194" w:author="Xiaomi" w:date="2024-11-11T17:50:00Z">
        <w:r w:rsidR="0036495E">
          <w:rPr>
            <w:noProof/>
          </w:rPr>
          <w:t xml:space="preserve">Figure 5 in </w:t>
        </w:r>
        <w:r w:rsidR="0036495E">
          <w:t>draft-</w:t>
        </w:r>
        <w:proofErr w:type="spellStart"/>
        <w:r w:rsidR="0036495E">
          <w:t>ietf</w:t>
        </w:r>
        <w:proofErr w:type="spellEnd"/>
        <w:r w:rsidR="0036495E">
          <w:t>-masque-connect-ethernet</w:t>
        </w:r>
        <w:r w:rsidR="0036495E">
          <w:rPr>
            <w:noProof/>
          </w:rPr>
          <w:t> </w:t>
        </w:r>
        <w:r w:rsidR="0036495E">
          <w:t>[y]</w:t>
        </w:r>
      </w:ins>
      <w:ins w:id="195" w:author="Xiaomir1" w:date="2024-11-22T00:12:00Z">
        <w:r w:rsidR="0036495E" w:rsidRPr="00386C8F">
          <w:rPr>
            <w:noProof/>
          </w:rPr>
          <w:t xml:space="preserve"> </w:t>
        </w:r>
        <w:r w:rsidR="0036495E">
          <w:rPr>
            <w:noProof/>
          </w:rPr>
          <w:t>for MPQUIC-E</w:t>
        </w:r>
      </w:ins>
      <w:r w:rsidR="0036495E">
        <w:rPr>
          <w:noProof/>
        </w:rPr>
        <w:t xml:space="preserve"> </w:t>
      </w:r>
      <w:r>
        <w:rPr>
          <w:noProof/>
        </w:rPr>
        <w:t>shall include:</w:t>
      </w:r>
    </w:p>
    <w:p w14:paraId="56293F9F" w14:textId="77777777" w:rsidR="00CC233D" w:rsidRDefault="00CC233D" w:rsidP="00CC233D">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273DF100" w14:textId="77777777" w:rsidR="0036495E" w:rsidRDefault="00CC233D" w:rsidP="007E6807">
      <w:pPr>
        <w:pStyle w:val="B1"/>
        <w:rPr>
          <w:ins w:id="196" w:author="Xiaomir1" w:date="2024-11-22T00:16:00Z"/>
          <w:noProof/>
        </w:rPr>
      </w:pPr>
      <w:r>
        <w:rPr>
          <w:noProof/>
        </w:rPr>
        <w:lastRenderedPageBreak/>
        <w:t>b)</w:t>
      </w:r>
      <w:r>
        <w:rPr>
          <w:noProof/>
        </w:rPr>
        <w:tab/>
        <w:t>a payload containing</w:t>
      </w:r>
      <w:ins w:id="197" w:author="Xiaomir1" w:date="2024-11-22T00:16:00Z">
        <w:r w:rsidR="0036495E">
          <w:rPr>
            <w:noProof/>
          </w:rPr>
          <w:t>:</w:t>
        </w:r>
      </w:ins>
    </w:p>
    <w:p w14:paraId="0693A8F8" w14:textId="675922E7" w:rsidR="0036495E" w:rsidRDefault="00E41632" w:rsidP="00161E71">
      <w:pPr>
        <w:pStyle w:val="B2"/>
        <w:rPr>
          <w:ins w:id="198" w:author="Xiaomir1" w:date="2024-11-22T00:16:00Z"/>
          <w:noProof/>
        </w:rPr>
      </w:pPr>
      <w:ins w:id="199" w:author="Xiaomir1" w:date="2024-11-22T05:00:00Z">
        <w:r>
          <w:rPr>
            <w:noProof/>
          </w:rPr>
          <w:t>1)</w:t>
        </w:r>
      </w:ins>
      <w:ins w:id="200" w:author="Xiaomir1" w:date="2024-11-22T00:16:00Z">
        <w:r w:rsidR="0036495E">
          <w:rPr>
            <w:noProof/>
          </w:rPr>
          <w:tab/>
        </w:r>
      </w:ins>
      <w:r w:rsidR="00CC233D">
        <w:rPr>
          <w:noProof/>
        </w:rPr>
        <w:t>a UDP packet</w:t>
      </w:r>
      <w:ins w:id="201" w:author="Xiaomi" w:date="2024-11-11T17:51:00Z">
        <w:r w:rsidR="00465EE8">
          <w:rPr>
            <w:noProof/>
          </w:rPr>
          <w:t xml:space="preserve"> </w:t>
        </w:r>
      </w:ins>
      <w:ins w:id="202" w:author="Xiaomir1" w:date="2024-11-22T04:17:00Z">
        <w:r w:rsidR="0039515C">
          <w:rPr>
            <w:noProof/>
          </w:rPr>
          <w:t>when</w:t>
        </w:r>
      </w:ins>
      <w:ins w:id="203" w:author="Xiaomi" w:date="2024-11-11T18:52:00Z">
        <w:r w:rsidR="000725AF">
          <w:rPr>
            <w:noProof/>
          </w:rPr>
          <w:t xml:space="preserve"> using the MPQUIC-UDP</w:t>
        </w:r>
        <w:r w:rsidR="000725AF" w:rsidRPr="00583DC7">
          <w:rPr>
            <w:noProof/>
          </w:rPr>
          <w:t xml:space="preserve"> </w:t>
        </w:r>
        <w:r w:rsidR="000725AF">
          <w:rPr>
            <w:noProof/>
          </w:rPr>
          <w:t>functionality</w:t>
        </w:r>
      </w:ins>
      <w:ins w:id="204" w:author="Xiaomir1" w:date="2024-11-22T00:16:00Z">
        <w:r w:rsidR="0036495E">
          <w:rPr>
            <w:noProof/>
          </w:rPr>
          <w:t>;</w:t>
        </w:r>
      </w:ins>
    </w:p>
    <w:p w14:paraId="43743EA0" w14:textId="4532AC80" w:rsidR="0036495E" w:rsidRDefault="00E41632" w:rsidP="00161E71">
      <w:pPr>
        <w:pStyle w:val="B2"/>
        <w:rPr>
          <w:ins w:id="205" w:author="Xiaomir1" w:date="2024-11-22T00:17:00Z"/>
          <w:noProof/>
        </w:rPr>
      </w:pPr>
      <w:ins w:id="206" w:author="Xiaomir1" w:date="2024-11-22T05:00:00Z">
        <w:r>
          <w:rPr>
            <w:noProof/>
          </w:rPr>
          <w:t>2)</w:t>
        </w:r>
      </w:ins>
      <w:ins w:id="207" w:author="Xiaomir1" w:date="2024-11-22T00:16:00Z">
        <w:r w:rsidR="0036495E">
          <w:rPr>
            <w:noProof/>
          </w:rPr>
          <w:tab/>
        </w:r>
      </w:ins>
      <w:ins w:id="208" w:author="Xiaomi" w:date="2024-11-11T18:52:00Z">
        <w:r w:rsidR="000725AF" w:rsidRPr="00882C25">
          <w:rPr>
            <w:noProof/>
          </w:rPr>
          <w:t xml:space="preserve">an </w:t>
        </w:r>
        <w:r w:rsidR="000725AF">
          <w:rPr>
            <w:noProof/>
          </w:rPr>
          <w:t>IP packet</w:t>
        </w:r>
        <w:r w:rsidR="000725AF" w:rsidRPr="00A24608">
          <w:rPr>
            <w:noProof/>
          </w:rPr>
          <w:t xml:space="preserve"> </w:t>
        </w:r>
      </w:ins>
      <w:ins w:id="209" w:author="Xiaomir1" w:date="2024-11-22T04:17:00Z">
        <w:r w:rsidR="0039515C">
          <w:rPr>
            <w:noProof/>
          </w:rPr>
          <w:t>when</w:t>
        </w:r>
      </w:ins>
      <w:ins w:id="210" w:author="Xiaomi" w:date="2024-11-11T18:52:00Z">
        <w:r w:rsidR="000725AF">
          <w:rPr>
            <w:noProof/>
          </w:rPr>
          <w:t xml:space="preserve"> using the MPQUIC-IP functionality</w:t>
        </w:r>
      </w:ins>
      <w:ins w:id="211" w:author="Xiaomir1" w:date="2024-11-22T00:17:00Z">
        <w:r w:rsidR="0036495E">
          <w:rPr>
            <w:noProof/>
          </w:rPr>
          <w:t>;</w:t>
        </w:r>
      </w:ins>
      <w:ins w:id="212" w:author="Xiaomi" w:date="2024-11-11T18:52:00Z">
        <w:r w:rsidR="000725AF">
          <w:rPr>
            <w:noProof/>
          </w:rPr>
          <w:t xml:space="preserve"> or</w:t>
        </w:r>
      </w:ins>
    </w:p>
    <w:p w14:paraId="00E443F3" w14:textId="2F50089F" w:rsidR="00161E71" w:rsidRDefault="00E41632" w:rsidP="00161E71">
      <w:pPr>
        <w:pStyle w:val="B2"/>
        <w:rPr>
          <w:ins w:id="213" w:author="Xiaomir1" w:date="2024-11-22T04:06:00Z"/>
          <w:noProof/>
        </w:rPr>
      </w:pPr>
      <w:ins w:id="214" w:author="Xiaomir1" w:date="2024-11-22T05:00:00Z">
        <w:r>
          <w:rPr>
            <w:noProof/>
          </w:rPr>
          <w:t>3)</w:t>
        </w:r>
      </w:ins>
      <w:ins w:id="215" w:author="Xiaomir1" w:date="2024-11-22T00:17:00Z">
        <w:r w:rsidR="0036495E">
          <w:rPr>
            <w:noProof/>
          </w:rPr>
          <w:tab/>
        </w:r>
      </w:ins>
      <w:ins w:id="216" w:author="Xiaomi" w:date="2024-11-11T18:52:00Z">
        <w:r w:rsidR="000725AF" w:rsidRPr="00882C25">
          <w:rPr>
            <w:noProof/>
          </w:rPr>
          <w:t xml:space="preserve">an </w:t>
        </w:r>
        <w:r w:rsidR="000725AF">
          <w:rPr>
            <w:noProof/>
          </w:rPr>
          <w:t>Ethernet frame</w:t>
        </w:r>
        <w:r w:rsidR="000725AF" w:rsidRPr="00583DC7">
          <w:rPr>
            <w:noProof/>
          </w:rPr>
          <w:t xml:space="preserve"> </w:t>
        </w:r>
      </w:ins>
      <w:ins w:id="217" w:author="Xiaomir1" w:date="2024-11-22T04:17:00Z">
        <w:r w:rsidR="0039515C">
          <w:rPr>
            <w:noProof/>
          </w:rPr>
          <w:t>when</w:t>
        </w:r>
      </w:ins>
      <w:ins w:id="218" w:author="Xiaomi" w:date="2024-11-11T18:52:00Z">
        <w:r w:rsidR="000725AF">
          <w:rPr>
            <w:noProof/>
          </w:rPr>
          <w:t xml:space="preserve"> using the MPQUIC-E</w:t>
        </w:r>
        <w:r w:rsidR="000725AF" w:rsidRPr="00583DC7">
          <w:rPr>
            <w:noProof/>
          </w:rPr>
          <w:t xml:space="preserve"> </w:t>
        </w:r>
        <w:r w:rsidR="000725AF">
          <w:rPr>
            <w:noProof/>
          </w:rPr>
          <w:t>functionality</w:t>
        </w:r>
      </w:ins>
      <w:ins w:id="219" w:author="Xiaomir1" w:date="2024-11-22T04:06:00Z">
        <w:r w:rsidR="00161E71">
          <w:rPr>
            <w:noProof/>
          </w:rPr>
          <w:t>,</w:t>
        </w:r>
      </w:ins>
    </w:p>
    <w:p w14:paraId="489FF9FD" w14:textId="7D36EB95" w:rsidR="00CC233D" w:rsidDel="0039515C" w:rsidRDefault="00E65635">
      <w:pPr>
        <w:pStyle w:val="B1"/>
        <w:rPr>
          <w:del w:id="220" w:author="Xiaomi" w:date="2024-11-08T10:17:00Z"/>
          <w:noProof/>
        </w:rPr>
        <w:pPrChange w:id="221" w:author="MOTO_2" w:date="2024-11-21T12:32:00Z">
          <w:pPr>
            <w:pStyle w:val="B2"/>
          </w:pPr>
        </w:pPrChange>
      </w:pPr>
      <w:ins w:id="222" w:author="MOTO_2" w:date="2024-11-21T12:32:00Z">
        <w:r>
          <w:rPr>
            <w:noProof/>
          </w:rPr>
          <w:tab/>
        </w:r>
      </w:ins>
      <w:r w:rsidR="00CC233D">
        <w:rPr>
          <w:noProof/>
        </w:rPr>
        <w:t>to be transmitted</w:t>
      </w:r>
      <w:r w:rsidR="007E6807">
        <w:rPr>
          <w:noProof/>
        </w:rPr>
        <w:t>.</w:t>
      </w:r>
    </w:p>
    <w:p w14:paraId="08F2C604" w14:textId="77777777" w:rsidR="0039515C" w:rsidRDefault="0039515C" w:rsidP="0039515C">
      <w:pPr>
        <w:jc w:val="center"/>
      </w:pPr>
      <w:r w:rsidRPr="001F6E20">
        <w:rPr>
          <w:highlight w:val="green"/>
        </w:rPr>
        <w:t xml:space="preserve">***** </w:t>
      </w:r>
      <w:r>
        <w:rPr>
          <w:highlight w:val="green"/>
        </w:rPr>
        <w:t>Next</w:t>
      </w:r>
      <w:r w:rsidRPr="001F6E20">
        <w:rPr>
          <w:highlight w:val="green"/>
        </w:rPr>
        <w:t xml:space="preserve"> change *****</w:t>
      </w:r>
    </w:p>
    <w:p w14:paraId="64A349B0" w14:textId="77777777" w:rsidR="0039515C" w:rsidRDefault="0039515C" w:rsidP="0039515C">
      <w:pPr>
        <w:pStyle w:val="30"/>
        <w:rPr>
          <w:noProof/>
        </w:rPr>
      </w:pPr>
      <w:r>
        <w:rPr>
          <w:noProof/>
        </w:rPr>
        <w:t>6.4.4</w:t>
      </w:r>
      <w:r>
        <w:rPr>
          <w:noProof/>
        </w:rPr>
        <w:tab/>
        <w:t>Stream mode</w:t>
      </w:r>
    </w:p>
    <w:p w14:paraId="674ED4A7" w14:textId="77777777" w:rsidR="0039515C" w:rsidRPr="00A20210" w:rsidRDefault="0039515C" w:rsidP="0039515C">
      <w:pPr>
        <w:rPr>
          <w:noProof/>
        </w:rPr>
      </w:pPr>
      <w:r>
        <w:rPr>
          <w:noProof/>
        </w:rPr>
        <w:t>If the MA PDU session is established by using the MPQUIC</w:t>
      </w:r>
      <w:ins w:id="223" w:author="Mohamed A. Nassar (Nokia)" w:date="2024-10-31T14:41:00Z">
        <w:r>
          <w:rPr>
            <w:noProof/>
          </w:rPr>
          <w:t>-UDP</w:t>
        </w:r>
      </w:ins>
      <w:r>
        <w:rPr>
          <w:noProof/>
        </w:rPr>
        <w:t xml:space="preserve"> functionality</w:t>
      </w:r>
      <w:ins w:id="224" w:author="Mohamed A. Nassar (Nokia)" w:date="2024-10-31T14:41:00Z">
        <w:r>
          <w:rPr>
            <w:noProof/>
          </w:rPr>
          <w:t xml:space="preserve">, </w:t>
        </w:r>
        <w:r w:rsidRPr="00F04134">
          <w:rPr>
            <w:noProof/>
          </w:rPr>
          <w:t>MPQUIC-IP functionality or MPQUIC-E functionality</w:t>
        </w:r>
      </w:ins>
      <w:r>
        <w:rPr>
          <w:noProof/>
        </w:rPr>
        <w:t xml:space="preserve"> as the steering functionality with transport mode as stream mode, the encoding of the </w:t>
      </w:r>
      <w:del w:id="225" w:author="Mohamed A. Nassar (Nokia)" w:date="2024-10-31T14:54:00Z">
        <w:r w:rsidDel="00494C0C">
          <w:rPr>
            <w:noProof/>
          </w:rPr>
          <w:delText xml:space="preserve">UDP </w:delText>
        </w:r>
      </w:del>
      <w:r>
        <w:rPr>
          <w:noProof/>
        </w:rPr>
        <w:t>packets shall follow as specified in IETF RFC 9000 [9A].</w:t>
      </w:r>
    </w:p>
    <w:p w14:paraId="5E1C85E2" w14:textId="77777777" w:rsidR="0039515C" w:rsidRPr="0039515C" w:rsidRDefault="0039515C" w:rsidP="00161E71">
      <w:pPr>
        <w:pStyle w:val="B2"/>
        <w:rPr>
          <w:ins w:id="226" w:author="Xiaomir1" w:date="2024-11-22T04:19:00Z"/>
          <w:noProof/>
        </w:rPr>
      </w:pPr>
    </w:p>
    <w:bookmarkEnd w:id="94"/>
    <w:bookmarkEnd w:id="181"/>
    <w:p w14:paraId="660F042E" w14:textId="72C0C957" w:rsidR="00893CB0" w:rsidRDefault="00D76FBF" w:rsidP="002B0317">
      <w:pPr>
        <w:jc w:val="center"/>
      </w:pPr>
      <w:r w:rsidRPr="00B51C1F">
        <w:rPr>
          <w:highlight w:val="green"/>
        </w:rPr>
        <w:t>******************** End of Changes ********************</w:t>
      </w:r>
    </w:p>
    <w:sectPr w:rsidR="00893C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11EB" w14:textId="77777777" w:rsidR="006712D9" w:rsidRDefault="006712D9">
      <w:pPr>
        <w:spacing w:after="0"/>
      </w:pPr>
      <w:r>
        <w:separator/>
      </w:r>
    </w:p>
  </w:endnote>
  <w:endnote w:type="continuationSeparator" w:id="0">
    <w:p w14:paraId="2BB61C4C" w14:textId="77777777" w:rsidR="006712D9" w:rsidRDefault="00671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5875F" w14:textId="77777777" w:rsidR="006712D9" w:rsidRDefault="006712D9">
      <w:pPr>
        <w:spacing w:after="0"/>
      </w:pPr>
      <w:r>
        <w:separator/>
      </w:r>
    </w:p>
  </w:footnote>
  <w:footnote w:type="continuationSeparator" w:id="0">
    <w:p w14:paraId="10CB6010" w14:textId="77777777" w:rsidR="006712D9" w:rsidRDefault="00671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DB47" w14:textId="77777777" w:rsidR="00893CB0" w:rsidRDefault="00D76F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0261" w14:textId="77777777" w:rsidR="00893CB0" w:rsidRDefault="00893CB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E900" w14:textId="77777777" w:rsidR="00893CB0" w:rsidRDefault="00D76FB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778D" w14:textId="77777777" w:rsidR="00893CB0" w:rsidRDefault="00893CB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4D7ACC"/>
    <w:multiLevelType w:val="hybridMultilevel"/>
    <w:tmpl w:val="93A80240"/>
    <w:lvl w:ilvl="0" w:tplc="AFB2C43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Xiaomir1">
    <w15:presenceInfo w15:providerId="None" w15:userId="Xiaomir1"/>
  </w15:person>
  <w15:person w15:author="Xiaomi">
    <w15:presenceInfo w15:providerId="None" w15:userId="Xiaomi"/>
  </w15:person>
  <w15:person w15:author="Ericsson User">
    <w15:presenceInfo w15:providerId="None" w15:userId="Ericsson User"/>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04734"/>
    <w:rsid w:val="00012636"/>
    <w:rsid w:val="00022E4A"/>
    <w:rsid w:val="00044D11"/>
    <w:rsid w:val="00064B34"/>
    <w:rsid w:val="000719E7"/>
    <w:rsid w:val="00072508"/>
    <w:rsid w:val="000725AF"/>
    <w:rsid w:val="0007404E"/>
    <w:rsid w:val="000A6394"/>
    <w:rsid w:val="000B7FED"/>
    <w:rsid w:val="000C038A"/>
    <w:rsid w:val="000C6598"/>
    <w:rsid w:val="000D44B3"/>
    <w:rsid w:val="00110CE6"/>
    <w:rsid w:val="00111198"/>
    <w:rsid w:val="00143405"/>
    <w:rsid w:val="00144465"/>
    <w:rsid w:val="00145D43"/>
    <w:rsid w:val="00161E71"/>
    <w:rsid w:val="001710B6"/>
    <w:rsid w:val="00180CF2"/>
    <w:rsid w:val="00183528"/>
    <w:rsid w:val="00192C46"/>
    <w:rsid w:val="00197471"/>
    <w:rsid w:val="001A08B3"/>
    <w:rsid w:val="001A6A1C"/>
    <w:rsid w:val="001A7B60"/>
    <w:rsid w:val="001B52F0"/>
    <w:rsid w:val="001B7A65"/>
    <w:rsid w:val="001B7E90"/>
    <w:rsid w:val="001C554F"/>
    <w:rsid w:val="001C5FE3"/>
    <w:rsid w:val="001E41F3"/>
    <w:rsid w:val="001E5AA4"/>
    <w:rsid w:val="00204D6A"/>
    <w:rsid w:val="00221571"/>
    <w:rsid w:val="00230D07"/>
    <w:rsid w:val="002435ED"/>
    <w:rsid w:val="00245874"/>
    <w:rsid w:val="002465E3"/>
    <w:rsid w:val="0026004D"/>
    <w:rsid w:val="002640DD"/>
    <w:rsid w:val="00275D12"/>
    <w:rsid w:val="00284FEB"/>
    <w:rsid w:val="002860C4"/>
    <w:rsid w:val="002B0317"/>
    <w:rsid w:val="002B5741"/>
    <w:rsid w:val="002C15F8"/>
    <w:rsid w:val="002E472E"/>
    <w:rsid w:val="00305409"/>
    <w:rsid w:val="00305F43"/>
    <w:rsid w:val="003609EF"/>
    <w:rsid w:val="0036231A"/>
    <w:rsid w:val="0036495E"/>
    <w:rsid w:val="00374DD4"/>
    <w:rsid w:val="0038139B"/>
    <w:rsid w:val="00383E1E"/>
    <w:rsid w:val="00386C8F"/>
    <w:rsid w:val="0039515C"/>
    <w:rsid w:val="003C54AC"/>
    <w:rsid w:val="003D36AC"/>
    <w:rsid w:val="003E1A36"/>
    <w:rsid w:val="00410371"/>
    <w:rsid w:val="00416780"/>
    <w:rsid w:val="004242F1"/>
    <w:rsid w:val="0042640D"/>
    <w:rsid w:val="00450361"/>
    <w:rsid w:val="00452BD7"/>
    <w:rsid w:val="00453F3E"/>
    <w:rsid w:val="00461DC8"/>
    <w:rsid w:val="00465EE8"/>
    <w:rsid w:val="00494E0D"/>
    <w:rsid w:val="004B6804"/>
    <w:rsid w:val="004B75B7"/>
    <w:rsid w:val="004C6038"/>
    <w:rsid w:val="004D3EDB"/>
    <w:rsid w:val="004D7A3C"/>
    <w:rsid w:val="0050029B"/>
    <w:rsid w:val="005141D9"/>
    <w:rsid w:val="0051580D"/>
    <w:rsid w:val="00520CA3"/>
    <w:rsid w:val="00531649"/>
    <w:rsid w:val="00534913"/>
    <w:rsid w:val="00537B64"/>
    <w:rsid w:val="00547111"/>
    <w:rsid w:val="00556A00"/>
    <w:rsid w:val="005573D8"/>
    <w:rsid w:val="005625CB"/>
    <w:rsid w:val="005743DD"/>
    <w:rsid w:val="00576416"/>
    <w:rsid w:val="00583DC7"/>
    <w:rsid w:val="00592D74"/>
    <w:rsid w:val="00595FC4"/>
    <w:rsid w:val="005A2F03"/>
    <w:rsid w:val="005C5537"/>
    <w:rsid w:val="005D794A"/>
    <w:rsid w:val="005E2C44"/>
    <w:rsid w:val="005F6462"/>
    <w:rsid w:val="0060786F"/>
    <w:rsid w:val="00621188"/>
    <w:rsid w:val="006257ED"/>
    <w:rsid w:val="00644AB6"/>
    <w:rsid w:val="00644C43"/>
    <w:rsid w:val="00653DE4"/>
    <w:rsid w:val="006609D4"/>
    <w:rsid w:val="00665C47"/>
    <w:rsid w:val="006712D9"/>
    <w:rsid w:val="00685CAB"/>
    <w:rsid w:val="00695808"/>
    <w:rsid w:val="006A191F"/>
    <w:rsid w:val="006B04B5"/>
    <w:rsid w:val="006B46FB"/>
    <w:rsid w:val="006E21FB"/>
    <w:rsid w:val="006F7EDC"/>
    <w:rsid w:val="00705CE1"/>
    <w:rsid w:val="00720931"/>
    <w:rsid w:val="00724AF7"/>
    <w:rsid w:val="00753260"/>
    <w:rsid w:val="007644C2"/>
    <w:rsid w:val="007650C1"/>
    <w:rsid w:val="00774618"/>
    <w:rsid w:val="00792342"/>
    <w:rsid w:val="007977A8"/>
    <w:rsid w:val="007A0171"/>
    <w:rsid w:val="007A3C52"/>
    <w:rsid w:val="007A6D10"/>
    <w:rsid w:val="007A7D4E"/>
    <w:rsid w:val="007B512A"/>
    <w:rsid w:val="007C2097"/>
    <w:rsid w:val="007D6A07"/>
    <w:rsid w:val="007D6A43"/>
    <w:rsid w:val="007E61A9"/>
    <w:rsid w:val="007E6807"/>
    <w:rsid w:val="007F7259"/>
    <w:rsid w:val="00803583"/>
    <w:rsid w:val="008040A8"/>
    <w:rsid w:val="00804359"/>
    <w:rsid w:val="00817DCE"/>
    <w:rsid w:val="00820339"/>
    <w:rsid w:val="008279FA"/>
    <w:rsid w:val="00856DBC"/>
    <w:rsid w:val="008626E7"/>
    <w:rsid w:val="00870EE7"/>
    <w:rsid w:val="00882C25"/>
    <w:rsid w:val="008863B9"/>
    <w:rsid w:val="00893CB0"/>
    <w:rsid w:val="008A3DB8"/>
    <w:rsid w:val="008A45A6"/>
    <w:rsid w:val="008A6D37"/>
    <w:rsid w:val="008D3CCC"/>
    <w:rsid w:val="008F3789"/>
    <w:rsid w:val="008F686C"/>
    <w:rsid w:val="00904800"/>
    <w:rsid w:val="009148DE"/>
    <w:rsid w:val="00931284"/>
    <w:rsid w:val="00941E30"/>
    <w:rsid w:val="0095324A"/>
    <w:rsid w:val="009777D9"/>
    <w:rsid w:val="00991B88"/>
    <w:rsid w:val="00995B43"/>
    <w:rsid w:val="009A5753"/>
    <w:rsid w:val="009A579D"/>
    <w:rsid w:val="009D7DD4"/>
    <w:rsid w:val="009E3297"/>
    <w:rsid w:val="009F734F"/>
    <w:rsid w:val="00A172AF"/>
    <w:rsid w:val="00A23169"/>
    <w:rsid w:val="00A24608"/>
    <w:rsid w:val="00A246B6"/>
    <w:rsid w:val="00A312E5"/>
    <w:rsid w:val="00A47E70"/>
    <w:rsid w:val="00A50CF0"/>
    <w:rsid w:val="00A736D7"/>
    <w:rsid w:val="00A73A9A"/>
    <w:rsid w:val="00A7671C"/>
    <w:rsid w:val="00A76BBC"/>
    <w:rsid w:val="00A77926"/>
    <w:rsid w:val="00A8092D"/>
    <w:rsid w:val="00A80F6E"/>
    <w:rsid w:val="00A84D88"/>
    <w:rsid w:val="00A8666E"/>
    <w:rsid w:val="00A874FD"/>
    <w:rsid w:val="00AA2CBC"/>
    <w:rsid w:val="00AA6B5C"/>
    <w:rsid w:val="00AB0734"/>
    <w:rsid w:val="00AC5820"/>
    <w:rsid w:val="00AD1CD8"/>
    <w:rsid w:val="00B1504F"/>
    <w:rsid w:val="00B258BB"/>
    <w:rsid w:val="00B2657C"/>
    <w:rsid w:val="00B32924"/>
    <w:rsid w:val="00B4471B"/>
    <w:rsid w:val="00B51C1F"/>
    <w:rsid w:val="00B67B97"/>
    <w:rsid w:val="00B968C8"/>
    <w:rsid w:val="00BA3EC5"/>
    <w:rsid w:val="00BA51D9"/>
    <w:rsid w:val="00BB5DFC"/>
    <w:rsid w:val="00BC2667"/>
    <w:rsid w:val="00BD279D"/>
    <w:rsid w:val="00BD66A3"/>
    <w:rsid w:val="00BD6BB8"/>
    <w:rsid w:val="00BE6899"/>
    <w:rsid w:val="00C329A7"/>
    <w:rsid w:val="00C66B70"/>
    <w:rsid w:val="00C66BA2"/>
    <w:rsid w:val="00C716DF"/>
    <w:rsid w:val="00C870F6"/>
    <w:rsid w:val="00C95145"/>
    <w:rsid w:val="00C953FC"/>
    <w:rsid w:val="00C95985"/>
    <w:rsid w:val="00CB4AD8"/>
    <w:rsid w:val="00CC233D"/>
    <w:rsid w:val="00CC5026"/>
    <w:rsid w:val="00CC68D0"/>
    <w:rsid w:val="00D03F9A"/>
    <w:rsid w:val="00D06299"/>
    <w:rsid w:val="00D06D51"/>
    <w:rsid w:val="00D122EB"/>
    <w:rsid w:val="00D24991"/>
    <w:rsid w:val="00D2640A"/>
    <w:rsid w:val="00D276C4"/>
    <w:rsid w:val="00D3235D"/>
    <w:rsid w:val="00D50255"/>
    <w:rsid w:val="00D52ADE"/>
    <w:rsid w:val="00D66520"/>
    <w:rsid w:val="00D70F07"/>
    <w:rsid w:val="00D76FBF"/>
    <w:rsid w:val="00D80124"/>
    <w:rsid w:val="00D84AE9"/>
    <w:rsid w:val="00D918B3"/>
    <w:rsid w:val="00DA4EC6"/>
    <w:rsid w:val="00DD3579"/>
    <w:rsid w:val="00DE34CF"/>
    <w:rsid w:val="00E13F3D"/>
    <w:rsid w:val="00E16B28"/>
    <w:rsid w:val="00E20CC3"/>
    <w:rsid w:val="00E30D5B"/>
    <w:rsid w:val="00E34898"/>
    <w:rsid w:val="00E37002"/>
    <w:rsid w:val="00E41632"/>
    <w:rsid w:val="00E459C4"/>
    <w:rsid w:val="00E513BA"/>
    <w:rsid w:val="00E56CBF"/>
    <w:rsid w:val="00E65635"/>
    <w:rsid w:val="00E7711D"/>
    <w:rsid w:val="00E828CC"/>
    <w:rsid w:val="00E94840"/>
    <w:rsid w:val="00EA4797"/>
    <w:rsid w:val="00EA497D"/>
    <w:rsid w:val="00EB09B7"/>
    <w:rsid w:val="00EC4BD5"/>
    <w:rsid w:val="00EE7D7C"/>
    <w:rsid w:val="00F15B38"/>
    <w:rsid w:val="00F25D98"/>
    <w:rsid w:val="00F300FB"/>
    <w:rsid w:val="00F336AF"/>
    <w:rsid w:val="00F6095B"/>
    <w:rsid w:val="00F61657"/>
    <w:rsid w:val="00F65B70"/>
    <w:rsid w:val="00F918C0"/>
    <w:rsid w:val="00FB0724"/>
    <w:rsid w:val="00FB6386"/>
    <w:rsid w:val="00FD3B81"/>
    <w:rsid w:val="00FD3EDA"/>
    <w:rsid w:val="00FE27EB"/>
    <w:rsid w:val="00FE58AC"/>
    <w:rsid w:val="00FF7E10"/>
    <w:rsid w:val="0DB21367"/>
    <w:rsid w:val="19547B22"/>
    <w:rsid w:val="35B3133E"/>
    <w:rsid w:val="425172DC"/>
    <w:rsid w:val="503C25EE"/>
    <w:rsid w:val="780263F3"/>
    <w:rsid w:val="7D127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B0CC2"/>
  <w15:docId w15:val="{D21D12B0-3FA2-45E0-8C99-287ED91A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EXCar">
    <w:name w:val="EX Car"/>
    <w:link w:val="EX"/>
    <w:rsid w:val="007644C2"/>
    <w:rPr>
      <w:rFonts w:ascii="Times New Roman" w:eastAsia="Times New Roman" w:hAnsi="Times New Roman" w:cs="Times New Roman"/>
      <w:lang w:val="en-GB" w:eastAsia="en-US"/>
    </w:rPr>
  </w:style>
  <w:style w:type="character" w:customStyle="1" w:styleId="EditorsNoteChar">
    <w:name w:val="Editor's Note Char"/>
    <w:aliases w:val="EN Char"/>
    <w:link w:val="EditorsNote"/>
    <w:qFormat/>
    <w:rsid w:val="007644C2"/>
    <w:rPr>
      <w:rFonts w:ascii="Times New Roman" w:eastAsia="Times New Roman" w:hAnsi="Times New Roman" w:cs="Times New Roman"/>
      <w:color w:val="FF0000"/>
      <w:lang w:val="en-GB" w:eastAsia="en-US"/>
    </w:rPr>
  </w:style>
  <w:style w:type="character" w:customStyle="1" w:styleId="a9">
    <w:name w:val="批注文字 字符"/>
    <w:link w:val="a8"/>
    <w:rsid w:val="00FE58AC"/>
    <w:rPr>
      <w:rFonts w:ascii="Times New Roman" w:eastAsia="Times New Roman" w:hAnsi="Times New Roman" w:cs="Times New Roman"/>
      <w:lang w:val="en-GB" w:eastAsia="en-US"/>
    </w:rPr>
  </w:style>
  <w:style w:type="paragraph" w:styleId="af8">
    <w:name w:val="Revision"/>
    <w:hidden/>
    <w:uiPriority w:val="99"/>
    <w:semiHidden/>
    <w:rsid w:val="00004734"/>
    <w:rPr>
      <w:rFonts w:ascii="Times New Roman" w:eastAsia="Times New Roman" w:hAnsi="Times New Roman" w:cs="Times New Roman"/>
      <w:lang w:val="en-GB" w:eastAsia="en-US"/>
    </w:rPr>
  </w:style>
  <w:style w:type="paragraph" w:customStyle="1" w:styleId="TAJ">
    <w:name w:val="TAJ"/>
    <w:basedOn w:val="TH"/>
    <w:rsid w:val="00531649"/>
    <w:rPr>
      <w:rFonts w:eastAsia="宋体"/>
    </w:rPr>
  </w:style>
  <w:style w:type="paragraph" w:customStyle="1" w:styleId="Guidance">
    <w:name w:val="Guidance"/>
    <w:basedOn w:val="a"/>
    <w:rsid w:val="00531649"/>
    <w:rPr>
      <w:rFonts w:eastAsia="宋体"/>
      <w:i/>
      <w:color w:val="0000FF"/>
    </w:rPr>
  </w:style>
  <w:style w:type="character" w:customStyle="1" w:styleId="ab">
    <w:name w:val="批注框文本 字符"/>
    <w:link w:val="aa"/>
    <w:rsid w:val="00531649"/>
    <w:rPr>
      <w:rFonts w:ascii="Tahoma" w:eastAsia="Times New Roman" w:hAnsi="Tahoma" w:cs="Tahoma"/>
      <w:sz w:val="16"/>
      <w:szCs w:val="16"/>
      <w:lang w:val="en-GB" w:eastAsia="en-US"/>
    </w:rPr>
  </w:style>
  <w:style w:type="character" w:customStyle="1" w:styleId="TALChar">
    <w:name w:val="TAL Char"/>
    <w:link w:val="TAL"/>
    <w:qFormat/>
    <w:locked/>
    <w:rsid w:val="00531649"/>
    <w:rPr>
      <w:rFonts w:ascii="Arial" w:eastAsia="Times New Roman" w:hAnsi="Arial" w:cs="Times New Roman"/>
      <w:sz w:val="18"/>
      <w:lang w:val="en-GB" w:eastAsia="en-US"/>
    </w:rPr>
  </w:style>
  <w:style w:type="character" w:customStyle="1" w:styleId="TF0">
    <w:name w:val="TF (文字)"/>
    <w:link w:val="TF"/>
    <w:qFormat/>
    <w:locked/>
    <w:rsid w:val="00531649"/>
    <w:rPr>
      <w:rFonts w:ascii="Arial" w:eastAsia="Times New Roman" w:hAnsi="Arial" w:cs="Times New Roman"/>
      <w:b/>
      <w:lang w:val="en-GB" w:eastAsia="en-US"/>
    </w:rPr>
  </w:style>
  <w:style w:type="character" w:customStyle="1" w:styleId="THChar">
    <w:name w:val="TH Char"/>
    <w:link w:val="TH"/>
    <w:qFormat/>
    <w:rsid w:val="00531649"/>
    <w:rPr>
      <w:rFonts w:ascii="Arial" w:eastAsia="Times New Roman" w:hAnsi="Arial" w:cs="Times New Roman"/>
      <w:b/>
      <w:lang w:val="en-GB" w:eastAsia="en-US"/>
    </w:rPr>
  </w:style>
  <w:style w:type="character" w:customStyle="1" w:styleId="NOChar">
    <w:name w:val="NO Char"/>
    <w:link w:val="NO"/>
    <w:qFormat/>
    <w:rsid w:val="00531649"/>
    <w:rPr>
      <w:rFonts w:ascii="Times New Roman" w:eastAsia="Times New Roman" w:hAnsi="Times New Roman" w:cs="Times New Roman"/>
      <w:lang w:val="en-GB" w:eastAsia="en-US"/>
    </w:rPr>
  </w:style>
  <w:style w:type="character" w:customStyle="1" w:styleId="TANChar">
    <w:name w:val="TAN Char"/>
    <w:link w:val="TAN"/>
    <w:qFormat/>
    <w:locked/>
    <w:rsid w:val="00531649"/>
    <w:rPr>
      <w:rFonts w:ascii="Arial" w:eastAsia="Times New Roman" w:hAnsi="Arial" w:cs="Times New Roman"/>
      <w:sz w:val="18"/>
      <w:lang w:val="en-GB" w:eastAsia="en-US"/>
    </w:rPr>
  </w:style>
  <w:style w:type="character" w:customStyle="1" w:styleId="TACChar">
    <w:name w:val="TAC Char"/>
    <w:link w:val="TAC"/>
    <w:qFormat/>
    <w:locked/>
    <w:rsid w:val="00531649"/>
    <w:rPr>
      <w:rFonts w:ascii="Arial" w:eastAsia="Times New Roman" w:hAnsi="Arial" w:cs="Times New Roman"/>
      <w:sz w:val="18"/>
      <w:lang w:val="en-GB" w:eastAsia="en-US"/>
    </w:rPr>
  </w:style>
  <w:style w:type="character" w:customStyle="1" w:styleId="TFChar">
    <w:name w:val="TF Char"/>
    <w:qFormat/>
    <w:locked/>
    <w:rsid w:val="00531649"/>
    <w:rPr>
      <w:rFonts w:ascii="Arial" w:hAnsi="Arial"/>
      <w:b/>
      <w:lang w:val="en-GB"/>
    </w:rPr>
  </w:style>
  <w:style w:type="character" w:customStyle="1" w:styleId="TAHCar">
    <w:name w:val="TAH Car"/>
    <w:link w:val="TAH"/>
    <w:qFormat/>
    <w:locked/>
    <w:rsid w:val="00531649"/>
    <w:rPr>
      <w:rFonts w:ascii="Arial" w:eastAsia="Times New Roman" w:hAnsi="Arial" w:cs="Times New Roman"/>
      <w:b/>
      <w:sz w:val="18"/>
      <w:lang w:val="en-GB" w:eastAsia="en-US"/>
    </w:rPr>
  </w:style>
  <w:style w:type="character" w:customStyle="1" w:styleId="51">
    <w:name w:val="标题 5 字符"/>
    <w:link w:val="50"/>
    <w:qFormat/>
    <w:rsid w:val="00531649"/>
    <w:rPr>
      <w:rFonts w:ascii="Arial" w:eastAsia="Times New Roman" w:hAnsi="Arial" w:cs="Times New Roman"/>
      <w:sz w:val="22"/>
      <w:lang w:val="en-GB" w:eastAsia="en-US"/>
    </w:rPr>
  </w:style>
  <w:style w:type="character" w:customStyle="1" w:styleId="41">
    <w:name w:val="标题 4 字符"/>
    <w:link w:val="40"/>
    <w:qFormat/>
    <w:rsid w:val="00531649"/>
    <w:rPr>
      <w:rFonts w:ascii="Arial" w:eastAsia="Times New Roman" w:hAnsi="Arial" w:cs="Times New Roman"/>
      <w:sz w:val="24"/>
      <w:lang w:val="en-GB" w:eastAsia="en-US"/>
    </w:rPr>
  </w:style>
  <w:style w:type="character" w:customStyle="1" w:styleId="NOZchn">
    <w:name w:val="NO Zchn"/>
    <w:qFormat/>
    <w:rsid w:val="00531649"/>
    <w:rPr>
      <w:lang w:val="en-GB"/>
    </w:rPr>
  </w:style>
  <w:style w:type="character" w:customStyle="1" w:styleId="20">
    <w:name w:val="标题 2 字符"/>
    <w:link w:val="2"/>
    <w:rsid w:val="00531649"/>
    <w:rPr>
      <w:rFonts w:ascii="Arial" w:eastAsia="Times New Roman" w:hAnsi="Arial" w:cs="Times New Roman"/>
      <w:sz w:val="32"/>
      <w:lang w:val="en-GB" w:eastAsia="en-US"/>
    </w:rPr>
  </w:style>
  <w:style w:type="character" w:customStyle="1" w:styleId="10">
    <w:name w:val="标题 1 字符"/>
    <w:link w:val="1"/>
    <w:rsid w:val="00531649"/>
    <w:rPr>
      <w:rFonts w:ascii="Arial" w:eastAsia="Times New Roman" w:hAnsi="Arial" w:cs="Times New Roman"/>
      <w:sz w:val="36"/>
      <w:lang w:val="en-GB" w:eastAsia="en-US"/>
    </w:rPr>
  </w:style>
  <w:style w:type="character" w:customStyle="1" w:styleId="TFCharChar">
    <w:name w:val="TF Char Char"/>
    <w:rsid w:val="00531649"/>
    <w:rPr>
      <w:rFonts w:ascii="Arial" w:hAnsi="Arial"/>
      <w:b/>
      <w:lang w:val="en-GB" w:eastAsia="en-US"/>
    </w:rPr>
  </w:style>
  <w:style w:type="character" w:customStyle="1" w:styleId="af1">
    <w:name w:val="脚注文本 字符"/>
    <w:link w:val="af0"/>
    <w:rsid w:val="00531649"/>
    <w:rPr>
      <w:rFonts w:ascii="Times New Roman" w:eastAsia="Times New Roman" w:hAnsi="Times New Roman" w:cs="Times New Roman"/>
      <w:sz w:val="16"/>
      <w:lang w:val="en-GB" w:eastAsia="en-US"/>
    </w:rPr>
  </w:style>
  <w:style w:type="character" w:customStyle="1" w:styleId="af3">
    <w:name w:val="批注主题 字符"/>
    <w:link w:val="af2"/>
    <w:rsid w:val="00531649"/>
    <w:rPr>
      <w:rFonts w:ascii="Times New Roman" w:eastAsia="Times New Roman" w:hAnsi="Times New Roman" w:cs="Times New Roman"/>
      <w:b/>
      <w:bCs/>
      <w:lang w:val="en-GB" w:eastAsia="en-US"/>
    </w:rPr>
  </w:style>
  <w:style w:type="character" w:customStyle="1" w:styleId="a7">
    <w:name w:val="文档结构图 字符"/>
    <w:link w:val="a6"/>
    <w:rsid w:val="00531649"/>
    <w:rPr>
      <w:rFonts w:ascii="Tahoma" w:eastAsia="Times New Roman" w:hAnsi="Tahoma" w:cs="Tahoma"/>
      <w:shd w:val="clear" w:color="auto" w:fill="000080"/>
      <w:lang w:val="en-GB" w:eastAsia="en-US"/>
    </w:rPr>
  </w:style>
  <w:style w:type="table" w:styleId="af9">
    <w:name w:val="Table Grid"/>
    <w:basedOn w:val="a1"/>
    <w:rsid w:val="00531649"/>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531649"/>
    <w:rPr>
      <w:lang w:val="en-GB" w:eastAsia="en-US"/>
    </w:rPr>
  </w:style>
  <w:style w:type="paragraph" w:styleId="afa">
    <w:name w:val="caption"/>
    <w:basedOn w:val="a"/>
    <w:next w:val="a"/>
    <w:qFormat/>
    <w:rsid w:val="00531649"/>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531649"/>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character" w:styleId="afb">
    <w:name w:val="Mention"/>
    <w:uiPriority w:val="99"/>
    <w:semiHidden/>
    <w:unhideWhenUsed/>
    <w:rsid w:val="00531649"/>
    <w:rPr>
      <w:color w:val="2B579A"/>
      <w:shd w:val="clear" w:color="auto" w:fill="E6E6E6"/>
    </w:rPr>
  </w:style>
  <w:style w:type="character" w:customStyle="1" w:styleId="TAHChar">
    <w:name w:val="TAH Char"/>
    <w:rsid w:val="00531649"/>
    <w:rPr>
      <w:rFonts w:ascii="Arial" w:hAnsi="Arial" w:cs="Arial"/>
      <w:b/>
      <w:bCs/>
      <w:sz w:val="18"/>
      <w:szCs w:val="18"/>
      <w:lang w:val="en-GB" w:eastAsia="en-US" w:bidi="ar-SA"/>
    </w:rPr>
  </w:style>
  <w:style w:type="character" w:customStyle="1" w:styleId="TALZchn">
    <w:name w:val="TAL Zchn"/>
    <w:rsid w:val="00531649"/>
    <w:rPr>
      <w:rFonts w:ascii="Arial" w:hAnsi="Arial"/>
      <w:sz w:val="18"/>
      <w:lang w:val="en-GB" w:eastAsia="en-US" w:bidi="ar-SA"/>
    </w:rPr>
  </w:style>
  <w:style w:type="character" w:styleId="afc">
    <w:name w:val="Unresolved Mention"/>
    <w:uiPriority w:val="99"/>
    <w:semiHidden/>
    <w:unhideWhenUsed/>
    <w:rsid w:val="00531649"/>
    <w:rPr>
      <w:color w:val="605E5C"/>
      <w:shd w:val="clear" w:color="auto" w:fill="E1DFDD"/>
    </w:rPr>
  </w:style>
  <w:style w:type="character" w:customStyle="1" w:styleId="B3Char">
    <w:name w:val="B3 Char"/>
    <w:link w:val="B3"/>
    <w:rsid w:val="00531649"/>
    <w:rPr>
      <w:rFonts w:ascii="Times New Roman" w:eastAsia="Times New Roman" w:hAnsi="Times New Roman" w:cs="Times New Roman"/>
      <w:lang w:val="en-GB" w:eastAsia="en-US"/>
    </w:rPr>
  </w:style>
  <w:style w:type="character" w:customStyle="1" w:styleId="NOChar2">
    <w:name w:val="NO Char2"/>
    <w:locked/>
    <w:rsid w:val="00531649"/>
    <w:rPr>
      <w:lang w:val="en-GB"/>
    </w:rPr>
  </w:style>
  <w:style w:type="character" w:customStyle="1" w:styleId="B3Car">
    <w:name w:val="B3 Car"/>
    <w:rsid w:val="00531649"/>
    <w:rPr>
      <w:rFonts w:ascii="Times New Roman" w:hAnsi="Times New Roman"/>
      <w:lang w:val="en-GB" w:eastAsia="en-US"/>
    </w:rPr>
  </w:style>
  <w:style w:type="paragraph" w:styleId="afd">
    <w:name w:val="Bibliography"/>
    <w:basedOn w:val="a"/>
    <w:next w:val="a"/>
    <w:uiPriority w:val="37"/>
    <w:semiHidden/>
    <w:unhideWhenUsed/>
    <w:rsid w:val="00531649"/>
    <w:rPr>
      <w:rFonts w:eastAsia="宋体"/>
    </w:rPr>
  </w:style>
  <w:style w:type="paragraph" w:styleId="afe">
    <w:name w:val="Block Text"/>
    <w:basedOn w:val="a"/>
    <w:rsid w:val="0053164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
    <w:name w:val="Body Text"/>
    <w:basedOn w:val="a"/>
    <w:link w:val="aff0"/>
    <w:rsid w:val="00531649"/>
    <w:pPr>
      <w:spacing w:after="120"/>
    </w:pPr>
    <w:rPr>
      <w:rFonts w:eastAsia="宋体"/>
    </w:rPr>
  </w:style>
  <w:style w:type="character" w:customStyle="1" w:styleId="aff0">
    <w:name w:val="正文文本 字符"/>
    <w:basedOn w:val="a0"/>
    <w:link w:val="aff"/>
    <w:rsid w:val="00531649"/>
    <w:rPr>
      <w:rFonts w:ascii="Times New Roman" w:hAnsi="Times New Roman" w:cs="Times New Roman"/>
      <w:lang w:val="en-GB" w:eastAsia="en-US"/>
    </w:rPr>
  </w:style>
  <w:style w:type="paragraph" w:styleId="26">
    <w:name w:val="Body Text 2"/>
    <w:basedOn w:val="a"/>
    <w:link w:val="27"/>
    <w:rsid w:val="00531649"/>
    <w:pPr>
      <w:spacing w:after="120" w:line="480" w:lineRule="auto"/>
    </w:pPr>
    <w:rPr>
      <w:rFonts w:eastAsia="宋体"/>
    </w:rPr>
  </w:style>
  <w:style w:type="character" w:customStyle="1" w:styleId="27">
    <w:name w:val="正文文本 2 字符"/>
    <w:basedOn w:val="a0"/>
    <w:link w:val="26"/>
    <w:rsid w:val="00531649"/>
    <w:rPr>
      <w:rFonts w:ascii="Times New Roman" w:hAnsi="Times New Roman" w:cs="Times New Roman"/>
      <w:lang w:val="en-GB" w:eastAsia="en-US"/>
    </w:rPr>
  </w:style>
  <w:style w:type="paragraph" w:styleId="34">
    <w:name w:val="Body Text 3"/>
    <w:basedOn w:val="a"/>
    <w:link w:val="35"/>
    <w:rsid w:val="00531649"/>
    <w:pPr>
      <w:spacing w:after="120"/>
    </w:pPr>
    <w:rPr>
      <w:rFonts w:eastAsia="宋体"/>
      <w:sz w:val="16"/>
      <w:szCs w:val="16"/>
    </w:rPr>
  </w:style>
  <w:style w:type="character" w:customStyle="1" w:styleId="35">
    <w:name w:val="正文文本 3 字符"/>
    <w:basedOn w:val="a0"/>
    <w:link w:val="34"/>
    <w:rsid w:val="00531649"/>
    <w:rPr>
      <w:rFonts w:ascii="Times New Roman" w:hAnsi="Times New Roman" w:cs="Times New Roman"/>
      <w:sz w:val="16"/>
      <w:szCs w:val="16"/>
      <w:lang w:val="en-GB" w:eastAsia="en-US"/>
    </w:rPr>
  </w:style>
  <w:style w:type="paragraph" w:styleId="aff1">
    <w:name w:val="Body Text First Indent"/>
    <w:basedOn w:val="aff"/>
    <w:link w:val="aff2"/>
    <w:rsid w:val="00531649"/>
    <w:pPr>
      <w:spacing w:after="180"/>
      <w:ind w:firstLine="360"/>
    </w:pPr>
  </w:style>
  <w:style w:type="character" w:customStyle="1" w:styleId="aff2">
    <w:name w:val="正文文本首行缩进 字符"/>
    <w:basedOn w:val="aff0"/>
    <w:link w:val="aff1"/>
    <w:rsid w:val="00531649"/>
    <w:rPr>
      <w:rFonts w:ascii="Times New Roman" w:hAnsi="Times New Roman" w:cs="Times New Roman"/>
      <w:lang w:val="en-GB" w:eastAsia="en-US"/>
    </w:rPr>
  </w:style>
  <w:style w:type="paragraph" w:styleId="aff3">
    <w:name w:val="Body Text Indent"/>
    <w:basedOn w:val="a"/>
    <w:link w:val="aff4"/>
    <w:rsid w:val="00531649"/>
    <w:pPr>
      <w:spacing w:after="120"/>
      <w:ind w:left="360"/>
    </w:pPr>
    <w:rPr>
      <w:rFonts w:eastAsia="宋体"/>
    </w:rPr>
  </w:style>
  <w:style w:type="character" w:customStyle="1" w:styleId="aff4">
    <w:name w:val="正文文本缩进 字符"/>
    <w:basedOn w:val="a0"/>
    <w:link w:val="aff3"/>
    <w:rsid w:val="00531649"/>
    <w:rPr>
      <w:rFonts w:ascii="Times New Roman" w:hAnsi="Times New Roman" w:cs="Times New Roman"/>
      <w:lang w:val="en-GB" w:eastAsia="en-US"/>
    </w:rPr>
  </w:style>
  <w:style w:type="paragraph" w:styleId="28">
    <w:name w:val="Body Text First Indent 2"/>
    <w:basedOn w:val="aff3"/>
    <w:link w:val="29"/>
    <w:rsid w:val="00531649"/>
    <w:pPr>
      <w:spacing w:after="180"/>
      <w:ind w:firstLine="360"/>
    </w:pPr>
  </w:style>
  <w:style w:type="character" w:customStyle="1" w:styleId="29">
    <w:name w:val="正文文本首行缩进 2 字符"/>
    <w:basedOn w:val="aff4"/>
    <w:link w:val="28"/>
    <w:rsid w:val="00531649"/>
    <w:rPr>
      <w:rFonts w:ascii="Times New Roman" w:hAnsi="Times New Roman" w:cs="Times New Roman"/>
      <w:lang w:val="en-GB" w:eastAsia="en-US"/>
    </w:rPr>
  </w:style>
  <w:style w:type="paragraph" w:styleId="2a">
    <w:name w:val="Body Text Indent 2"/>
    <w:basedOn w:val="a"/>
    <w:link w:val="2b"/>
    <w:rsid w:val="00531649"/>
    <w:pPr>
      <w:spacing w:after="120" w:line="480" w:lineRule="auto"/>
      <w:ind w:left="360"/>
    </w:pPr>
    <w:rPr>
      <w:rFonts w:eastAsia="宋体"/>
    </w:rPr>
  </w:style>
  <w:style w:type="character" w:customStyle="1" w:styleId="2b">
    <w:name w:val="正文文本缩进 2 字符"/>
    <w:basedOn w:val="a0"/>
    <w:link w:val="2a"/>
    <w:rsid w:val="00531649"/>
    <w:rPr>
      <w:rFonts w:ascii="Times New Roman" w:hAnsi="Times New Roman" w:cs="Times New Roman"/>
      <w:lang w:val="en-GB" w:eastAsia="en-US"/>
    </w:rPr>
  </w:style>
  <w:style w:type="paragraph" w:styleId="36">
    <w:name w:val="Body Text Indent 3"/>
    <w:basedOn w:val="a"/>
    <w:link w:val="37"/>
    <w:rsid w:val="00531649"/>
    <w:pPr>
      <w:spacing w:after="120"/>
      <w:ind w:left="360"/>
    </w:pPr>
    <w:rPr>
      <w:rFonts w:eastAsia="宋体"/>
      <w:sz w:val="16"/>
      <w:szCs w:val="16"/>
    </w:rPr>
  </w:style>
  <w:style w:type="character" w:customStyle="1" w:styleId="37">
    <w:name w:val="正文文本缩进 3 字符"/>
    <w:basedOn w:val="a0"/>
    <w:link w:val="36"/>
    <w:rsid w:val="00531649"/>
    <w:rPr>
      <w:rFonts w:ascii="Times New Roman" w:hAnsi="Times New Roman" w:cs="Times New Roman"/>
      <w:sz w:val="16"/>
      <w:szCs w:val="16"/>
      <w:lang w:val="en-GB" w:eastAsia="en-US"/>
    </w:rPr>
  </w:style>
  <w:style w:type="paragraph" w:styleId="aff5">
    <w:name w:val="Closing"/>
    <w:basedOn w:val="a"/>
    <w:link w:val="aff6"/>
    <w:rsid w:val="00531649"/>
    <w:pPr>
      <w:spacing w:after="0"/>
      <w:ind w:left="4320"/>
    </w:pPr>
    <w:rPr>
      <w:rFonts w:eastAsia="宋体"/>
    </w:rPr>
  </w:style>
  <w:style w:type="character" w:customStyle="1" w:styleId="aff6">
    <w:name w:val="结束语 字符"/>
    <w:basedOn w:val="a0"/>
    <w:link w:val="aff5"/>
    <w:rsid w:val="00531649"/>
    <w:rPr>
      <w:rFonts w:ascii="Times New Roman" w:hAnsi="Times New Roman" w:cs="Times New Roman"/>
      <w:lang w:val="en-GB" w:eastAsia="en-US"/>
    </w:rPr>
  </w:style>
  <w:style w:type="paragraph" w:styleId="aff7">
    <w:name w:val="Date"/>
    <w:basedOn w:val="a"/>
    <w:next w:val="a"/>
    <w:link w:val="aff8"/>
    <w:rsid w:val="00531649"/>
    <w:rPr>
      <w:rFonts w:eastAsia="宋体"/>
    </w:rPr>
  </w:style>
  <w:style w:type="character" w:customStyle="1" w:styleId="aff8">
    <w:name w:val="日期 字符"/>
    <w:basedOn w:val="a0"/>
    <w:link w:val="aff7"/>
    <w:rsid w:val="00531649"/>
    <w:rPr>
      <w:rFonts w:ascii="Times New Roman" w:hAnsi="Times New Roman" w:cs="Times New Roman"/>
      <w:lang w:val="en-GB" w:eastAsia="en-US"/>
    </w:rPr>
  </w:style>
  <w:style w:type="paragraph" w:styleId="aff9">
    <w:name w:val="E-mail Signature"/>
    <w:basedOn w:val="a"/>
    <w:link w:val="affa"/>
    <w:rsid w:val="00531649"/>
    <w:pPr>
      <w:spacing w:after="0"/>
    </w:pPr>
    <w:rPr>
      <w:rFonts w:eastAsia="宋体"/>
    </w:rPr>
  </w:style>
  <w:style w:type="character" w:customStyle="1" w:styleId="affa">
    <w:name w:val="电子邮件签名 字符"/>
    <w:basedOn w:val="a0"/>
    <w:link w:val="aff9"/>
    <w:rsid w:val="00531649"/>
    <w:rPr>
      <w:rFonts w:ascii="Times New Roman" w:hAnsi="Times New Roman" w:cs="Times New Roman"/>
      <w:lang w:val="en-GB" w:eastAsia="en-US"/>
    </w:rPr>
  </w:style>
  <w:style w:type="paragraph" w:styleId="affb">
    <w:name w:val="endnote text"/>
    <w:basedOn w:val="a"/>
    <w:link w:val="affc"/>
    <w:rsid w:val="00531649"/>
    <w:pPr>
      <w:spacing w:after="0"/>
    </w:pPr>
    <w:rPr>
      <w:rFonts w:eastAsia="宋体"/>
    </w:rPr>
  </w:style>
  <w:style w:type="character" w:customStyle="1" w:styleId="affc">
    <w:name w:val="尾注文本 字符"/>
    <w:basedOn w:val="a0"/>
    <w:link w:val="affb"/>
    <w:rsid w:val="00531649"/>
    <w:rPr>
      <w:rFonts w:ascii="Times New Roman" w:hAnsi="Times New Roman" w:cs="Times New Roman"/>
      <w:lang w:val="en-GB" w:eastAsia="en-US"/>
    </w:rPr>
  </w:style>
  <w:style w:type="paragraph" w:styleId="affd">
    <w:name w:val="envelope address"/>
    <w:basedOn w:val="a"/>
    <w:rsid w:val="005316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531649"/>
    <w:pPr>
      <w:spacing w:after="0"/>
    </w:pPr>
    <w:rPr>
      <w:rFonts w:asciiTheme="majorHAnsi" w:eastAsiaTheme="majorEastAsia" w:hAnsiTheme="majorHAnsi" w:cstheme="majorBidi"/>
    </w:rPr>
  </w:style>
  <w:style w:type="paragraph" w:styleId="HTML">
    <w:name w:val="HTML Address"/>
    <w:basedOn w:val="a"/>
    <w:link w:val="HTML0"/>
    <w:rsid w:val="00531649"/>
    <w:pPr>
      <w:spacing w:after="0"/>
    </w:pPr>
    <w:rPr>
      <w:rFonts w:eastAsia="宋体"/>
      <w:i/>
      <w:iCs/>
    </w:rPr>
  </w:style>
  <w:style w:type="character" w:customStyle="1" w:styleId="HTML0">
    <w:name w:val="HTML 地址 字符"/>
    <w:basedOn w:val="a0"/>
    <w:link w:val="HTML"/>
    <w:rsid w:val="00531649"/>
    <w:rPr>
      <w:rFonts w:ascii="Times New Roman" w:hAnsi="Times New Roman" w:cs="Times New Roman"/>
      <w:i/>
      <w:iCs/>
      <w:lang w:val="en-GB" w:eastAsia="en-US"/>
    </w:rPr>
  </w:style>
  <w:style w:type="paragraph" w:styleId="HTML1">
    <w:name w:val="HTML Preformatted"/>
    <w:basedOn w:val="a"/>
    <w:link w:val="HTML2"/>
    <w:rsid w:val="00531649"/>
    <w:pPr>
      <w:spacing w:after="0"/>
    </w:pPr>
    <w:rPr>
      <w:rFonts w:ascii="Consolas" w:eastAsia="宋体" w:hAnsi="Consolas"/>
    </w:rPr>
  </w:style>
  <w:style w:type="character" w:customStyle="1" w:styleId="HTML2">
    <w:name w:val="HTML 预设格式 字符"/>
    <w:basedOn w:val="a0"/>
    <w:link w:val="HTML1"/>
    <w:rsid w:val="00531649"/>
    <w:rPr>
      <w:rFonts w:ascii="Consolas" w:hAnsi="Consolas" w:cs="Times New Roman"/>
      <w:lang w:val="en-GB" w:eastAsia="en-US"/>
    </w:rPr>
  </w:style>
  <w:style w:type="paragraph" w:styleId="38">
    <w:name w:val="index 3"/>
    <w:basedOn w:val="a"/>
    <w:next w:val="a"/>
    <w:rsid w:val="00531649"/>
    <w:pPr>
      <w:spacing w:after="0"/>
      <w:ind w:left="600" w:hanging="200"/>
    </w:pPr>
    <w:rPr>
      <w:rFonts w:eastAsia="宋体"/>
    </w:rPr>
  </w:style>
  <w:style w:type="paragraph" w:styleId="44">
    <w:name w:val="index 4"/>
    <w:basedOn w:val="a"/>
    <w:next w:val="a"/>
    <w:rsid w:val="00531649"/>
    <w:pPr>
      <w:spacing w:after="0"/>
      <w:ind w:left="800" w:hanging="200"/>
    </w:pPr>
    <w:rPr>
      <w:rFonts w:eastAsia="宋体"/>
    </w:rPr>
  </w:style>
  <w:style w:type="paragraph" w:styleId="54">
    <w:name w:val="index 5"/>
    <w:basedOn w:val="a"/>
    <w:next w:val="a"/>
    <w:rsid w:val="00531649"/>
    <w:pPr>
      <w:spacing w:after="0"/>
      <w:ind w:left="1000" w:hanging="200"/>
    </w:pPr>
    <w:rPr>
      <w:rFonts w:eastAsia="宋体"/>
    </w:rPr>
  </w:style>
  <w:style w:type="paragraph" w:styleId="61">
    <w:name w:val="index 6"/>
    <w:basedOn w:val="a"/>
    <w:next w:val="a"/>
    <w:rsid w:val="00531649"/>
    <w:pPr>
      <w:spacing w:after="0"/>
      <w:ind w:left="1200" w:hanging="200"/>
    </w:pPr>
    <w:rPr>
      <w:rFonts w:eastAsia="宋体"/>
    </w:rPr>
  </w:style>
  <w:style w:type="paragraph" w:styleId="71">
    <w:name w:val="index 7"/>
    <w:basedOn w:val="a"/>
    <w:next w:val="a"/>
    <w:rsid w:val="00531649"/>
    <w:pPr>
      <w:spacing w:after="0"/>
      <w:ind w:left="1400" w:hanging="200"/>
    </w:pPr>
    <w:rPr>
      <w:rFonts w:eastAsia="宋体"/>
    </w:rPr>
  </w:style>
  <w:style w:type="paragraph" w:styleId="81">
    <w:name w:val="index 8"/>
    <w:basedOn w:val="a"/>
    <w:next w:val="a"/>
    <w:rsid w:val="00531649"/>
    <w:pPr>
      <w:spacing w:after="0"/>
      <w:ind w:left="1600" w:hanging="200"/>
    </w:pPr>
    <w:rPr>
      <w:rFonts w:eastAsia="宋体"/>
    </w:rPr>
  </w:style>
  <w:style w:type="paragraph" w:styleId="91">
    <w:name w:val="index 9"/>
    <w:basedOn w:val="a"/>
    <w:next w:val="a"/>
    <w:rsid w:val="00531649"/>
    <w:pPr>
      <w:spacing w:after="0"/>
      <w:ind w:left="1800" w:hanging="200"/>
    </w:pPr>
    <w:rPr>
      <w:rFonts w:eastAsia="宋体"/>
    </w:rPr>
  </w:style>
  <w:style w:type="paragraph" w:styleId="afff">
    <w:name w:val="index heading"/>
    <w:basedOn w:val="a"/>
    <w:next w:val="11"/>
    <w:rsid w:val="00531649"/>
    <w:rPr>
      <w:rFonts w:asciiTheme="majorHAnsi" w:eastAsiaTheme="majorEastAsia" w:hAnsiTheme="majorHAnsi" w:cstheme="majorBidi"/>
      <w:b/>
      <w:bCs/>
    </w:rPr>
  </w:style>
  <w:style w:type="paragraph" w:styleId="afff0">
    <w:name w:val="Intense Quote"/>
    <w:basedOn w:val="a"/>
    <w:next w:val="a"/>
    <w:link w:val="afff1"/>
    <w:uiPriority w:val="30"/>
    <w:qFormat/>
    <w:rsid w:val="00531649"/>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1">
    <w:name w:val="明显引用 字符"/>
    <w:basedOn w:val="a0"/>
    <w:link w:val="afff0"/>
    <w:uiPriority w:val="30"/>
    <w:rsid w:val="00531649"/>
    <w:rPr>
      <w:rFonts w:ascii="Times New Roman" w:hAnsi="Times New Roman" w:cs="Times New Roman"/>
      <w:i/>
      <w:iCs/>
      <w:color w:val="4F81BD" w:themeColor="accent1"/>
      <w:lang w:val="en-GB" w:eastAsia="en-US"/>
    </w:rPr>
  </w:style>
  <w:style w:type="paragraph" w:styleId="afff2">
    <w:name w:val="List Continue"/>
    <w:basedOn w:val="a"/>
    <w:rsid w:val="00531649"/>
    <w:pPr>
      <w:spacing w:after="120"/>
      <w:ind w:left="360"/>
      <w:contextualSpacing/>
    </w:pPr>
    <w:rPr>
      <w:rFonts w:eastAsia="宋体"/>
    </w:rPr>
  </w:style>
  <w:style w:type="paragraph" w:styleId="2c">
    <w:name w:val="List Continue 2"/>
    <w:basedOn w:val="a"/>
    <w:rsid w:val="00531649"/>
    <w:pPr>
      <w:spacing w:after="120"/>
      <w:ind w:left="720"/>
      <w:contextualSpacing/>
    </w:pPr>
    <w:rPr>
      <w:rFonts w:eastAsia="宋体"/>
    </w:rPr>
  </w:style>
  <w:style w:type="paragraph" w:styleId="39">
    <w:name w:val="List Continue 3"/>
    <w:basedOn w:val="a"/>
    <w:rsid w:val="00531649"/>
    <w:pPr>
      <w:spacing w:after="120"/>
      <w:ind w:left="1080"/>
      <w:contextualSpacing/>
    </w:pPr>
    <w:rPr>
      <w:rFonts w:eastAsia="宋体"/>
    </w:rPr>
  </w:style>
  <w:style w:type="paragraph" w:styleId="45">
    <w:name w:val="List Continue 4"/>
    <w:basedOn w:val="a"/>
    <w:rsid w:val="00531649"/>
    <w:pPr>
      <w:spacing w:after="120"/>
      <w:ind w:left="1440"/>
      <w:contextualSpacing/>
    </w:pPr>
    <w:rPr>
      <w:rFonts w:eastAsia="宋体"/>
    </w:rPr>
  </w:style>
  <w:style w:type="paragraph" w:styleId="55">
    <w:name w:val="List Continue 5"/>
    <w:basedOn w:val="a"/>
    <w:rsid w:val="00531649"/>
    <w:pPr>
      <w:spacing w:after="120"/>
      <w:ind w:left="1800"/>
      <w:contextualSpacing/>
    </w:pPr>
    <w:rPr>
      <w:rFonts w:eastAsia="宋体"/>
    </w:rPr>
  </w:style>
  <w:style w:type="paragraph" w:styleId="3">
    <w:name w:val="List Number 3"/>
    <w:basedOn w:val="a"/>
    <w:rsid w:val="00531649"/>
    <w:pPr>
      <w:numPr>
        <w:numId w:val="11"/>
      </w:numPr>
      <w:contextualSpacing/>
    </w:pPr>
    <w:rPr>
      <w:rFonts w:eastAsia="宋体"/>
    </w:rPr>
  </w:style>
  <w:style w:type="paragraph" w:styleId="4">
    <w:name w:val="List Number 4"/>
    <w:basedOn w:val="a"/>
    <w:rsid w:val="00531649"/>
    <w:pPr>
      <w:numPr>
        <w:numId w:val="12"/>
      </w:numPr>
      <w:contextualSpacing/>
    </w:pPr>
    <w:rPr>
      <w:rFonts w:eastAsia="宋体"/>
    </w:rPr>
  </w:style>
  <w:style w:type="paragraph" w:styleId="5">
    <w:name w:val="List Number 5"/>
    <w:basedOn w:val="a"/>
    <w:rsid w:val="00531649"/>
    <w:pPr>
      <w:numPr>
        <w:numId w:val="13"/>
      </w:numPr>
      <w:contextualSpacing/>
    </w:pPr>
    <w:rPr>
      <w:rFonts w:eastAsia="宋体"/>
    </w:rPr>
  </w:style>
  <w:style w:type="paragraph" w:styleId="afff3">
    <w:name w:val="List Paragraph"/>
    <w:basedOn w:val="a"/>
    <w:uiPriority w:val="34"/>
    <w:qFormat/>
    <w:rsid w:val="00531649"/>
    <w:pPr>
      <w:ind w:left="720"/>
      <w:contextualSpacing/>
    </w:pPr>
    <w:rPr>
      <w:rFonts w:eastAsia="宋体"/>
    </w:rPr>
  </w:style>
  <w:style w:type="paragraph" w:styleId="afff4">
    <w:name w:val="macro"/>
    <w:link w:val="afff5"/>
    <w:rsid w:val="00531649"/>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5">
    <w:name w:val="宏文本 字符"/>
    <w:basedOn w:val="a0"/>
    <w:link w:val="afff4"/>
    <w:rsid w:val="00531649"/>
    <w:rPr>
      <w:rFonts w:ascii="Consolas" w:hAnsi="Consolas" w:cs="Times New Roman"/>
      <w:lang w:val="en-GB" w:eastAsia="en-US"/>
    </w:rPr>
  </w:style>
  <w:style w:type="paragraph" w:styleId="afff6">
    <w:name w:val="Message Header"/>
    <w:basedOn w:val="a"/>
    <w:link w:val="afff7"/>
    <w:rsid w:val="0053164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7">
    <w:name w:val="信息标题 字符"/>
    <w:basedOn w:val="a0"/>
    <w:link w:val="afff6"/>
    <w:rsid w:val="00531649"/>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531649"/>
    <w:rPr>
      <w:rFonts w:ascii="Times New Roman" w:hAnsi="Times New Roman" w:cs="Times New Roman"/>
      <w:lang w:val="en-GB" w:eastAsia="en-US"/>
    </w:rPr>
  </w:style>
  <w:style w:type="paragraph" w:styleId="afff9">
    <w:name w:val="Normal (Web)"/>
    <w:basedOn w:val="a"/>
    <w:rsid w:val="00531649"/>
    <w:rPr>
      <w:rFonts w:eastAsia="宋体"/>
      <w:sz w:val="24"/>
      <w:szCs w:val="24"/>
    </w:rPr>
  </w:style>
  <w:style w:type="paragraph" w:styleId="afffa">
    <w:name w:val="Normal Indent"/>
    <w:basedOn w:val="a"/>
    <w:rsid w:val="00531649"/>
    <w:pPr>
      <w:ind w:left="720"/>
    </w:pPr>
    <w:rPr>
      <w:rFonts w:eastAsia="宋体"/>
    </w:rPr>
  </w:style>
  <w:style w:type="paragraph" w:styleId="afffb">
    <w:name w:val="Note Heading"/>
    <w:basedOn w:val="a"/>
    <w:next w:val="a"/>
    <w:link w:val="afffc"/>
    <w:rsid w:val="00531649"/>
    <w:pPr>
      <w:spacing w:after="0"/>
    </w:pPr>
    <w:rPr>
      <w:rFonts w:eastAsia="宋体"/>
    </w:rPr>
  </w:style>
  <w:style w:type="character" w:customStyle="1" w:styleId="afffc">
    <w:name w:val="注释标题 字符"/>
    <w:basedOn w:val="a0"/>
    <w:link w:val="afffb"/>
    <w:rsid w:val="00531649"/>
    <w:rPr>
      <w:rFonts w:ascii="Times New Roman" w:hAnsi="Times New Roman" w:cs="Times New Roman"/>
      <w:lang w:val="en-GB" w:eastAsia="en-US"/>
    </w:rPr>
  </w:style>
  <w:style w:type="paragraph" w:styleId="afffd">
    <w:name w:val="Plain Text"/>
    <w:basedOn w:val="a"/>
    <w:link w:val="afffe"/>
    <w:rsid w:val="00531649"/>
    <w:pPr>
      <w:spacing w:after="0"/>
    </w:pPr>
    <w:rPr>
      <w:rFonts w:ascii="Consolas" w:eastAsia="宋体" w:hAnsi="Consolas"/>
      <w:sz w:val="21"/>
      <w:szCs w:val="21"/>
    </w:rPr>
  </w:style>
  <w:style w:type="character" w:customStyle="1" w:styleId="afffe">
    <w:name w:val="纯文本 字符"/>
    <w:basedOn w:val="a0"/>
    <w:link w:val="afffd"/>
    <w:rsid w:val="00531649"/>
    <w:rPr>
      <w:rFonts w:ascii="Consolas" w:hAnsi="Consolas" w:cs="Times New Roman"/>
      <w:sz w:val="21"/>
      <w:szCs w:val="21"/>
      <w:lang w:val="en-GB" w:eastAsia="en-US"/>
    </w:rPr>
  </w:style>
  <w:style w:type="paragraph" w:styleId="affff">
    <w:name w:val="Quote"/>
    <w:basedOn w:val="a"/>
    <w:next w:val="a"/>
    <w:link w:val="affff0"/>
    <w:uiPriority w:val="29"/>
    <w:qFormat/>
    <w:rsid w:val="00531649"/>
    <w:pPr>
      <w:spacing w:before="200" w:after="160"/>
      <w:ind w:left="864" w:right="864"/>
      <w:jc w:val="center"/>
    </w:pPr>
    <w:rPr>
      <w:rFonts w:eastAsia="宋体"/>
      <w:i/>
      <w:iCs/>
      <w:color w:val="404040" w:themeColor="text1" w:themeTint="BF"/>
    </w:rPr>
  </w:style>
  <w:style w:type="character" w:customStyle="1" w:styleId="affff0">
    <w:name w:val="引用 字符"/>
    <w:basedOn w:val="a0"/>
    <w:link w:val="affff"/>
    <w:uiPriority w:val="29"/>
    <w:rsid w:val="00531649"/>
    <w:rPr>
      <w:rFonts w:ascii="Times New Roman" w:hAnsi="Times New Roman" w:cs="Times New Roman"/>
      <w:i/>
      <w:iCs/>
      <w:color w:val="404040" w:themeColor="text1" w:themeTint="BF"/>
      <w:lang w:val="en-GB" w:eastAsia="en-US"/>
    </w:rPr>
  </w:style>
  <w:style w:type="paragraph" w:styleId="affff1">
    <w:name w:val="Salutation"/>
    <w:basedOn w:val="a"/>
    <w:next w:val="a"/>
    <w:link w:val="affff2"/>
    <w:rsid w:val="00531649"/>
    <w:rPr>
      <w:rFonts w:eastAsia="宋体"/>
    </w:rPr>
  </w:style>
  <w:style w:type="character" w:customStyle="1" w:styleId="affff2">
    <w:name w:val="称呼 字符"/>
    <w:basedOn w:val="a0"/>
    <w:link w:val="affff1"/>
    <w:rsid w:val="00531649"/>
    <w:rPr>
      <w:rFonts w:ascii="Times New Roman" w:hAnsi="Times New Roman" w:cs="Times New Roman"/>
      <w:lang w:val="en-GB" w:eastAsia="en-US"/>
    </w:rPr>
  </w:style>
  <w:style w:type="paragraph" w:styleId="affff3">
    <w:name w:val="Signature"/>
    <w:basedOn w:val="a"/>
    <w:link w:val="affff4"/>
    <w:rsid w:val="00531649"/>
    <w:pPr>
      <w:spacing w:after="0"/>
      <w:ind w:left="4320"/>
    </w:pPr>
    <w:rPr>
      <w:rFonts w:eastAsia="宋体"/>
    </w:rPr>
  </w:style>
  <w:style w:type="character" w:customStyle="1" w:styleId="affff4">
    <w:name w:val="签名 字符"/>
    <w:basedOn w:val="a0"/>
    <w:link w:val="affff3"/>
    <w:rsid w:val="00531649"/>
    <w:rPr>
      <w:rFonts w:ascii="Times New Roman" w:hAnsi="Times New Roman" w:cs="Times New Roman"/>
      <w:lang w:val="en-GB" w:eastAsia="en-US"/>
    </w:rPr>
  </w:style>
  <w:style w:type="paragraph" w:styleId="affff5">
    <w:name w:val="Subtitle"/>
    <w:basedOn w:val="a"/>
    <w:next w:val="a"/>
    <w:link w:val="affff6"/>
    <w:qFormat/>
    <w:rsid w:val="005316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531649"/>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531649"/>
    <w:pPr>
      <w:spacing w:after="0"/>
      <w:ind w:left="200" w:hanging="200"/>
    </w:pPr>
    <w:rPr>
      <w:rFonts w:eastAsia="宋体"/>
    </w:rPr>
  </w:style>
  <w:style w:type="paragraph" w:styleId="affff8">
    <w:name w:val="table of figures"/>
    <w:basedOn w:val="a"/>
    <w:next w:val="a"/>
    <w:rsid w:val="00531649"/>
    <w:pPr>
      <w:spacing w:after="0"/>
    </w:pPr>
    <w:rPr>
      <w:rFonts w:eastAsia="宋体"/>
    </w:rPr>
  </w:style>
  <w:style w:type="paragraph" w:styleId="affff9">
    <w:name w:val="Title"/>
    <w:basedOn w:val="a"/>
    <w:next w:val="a"/>
    <w:link w:val="affffa"/>
    <w:qFormat/>
    <w:rsid w:val="00531649"/>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531649"/>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53164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3164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531649"/>
    <w:rPr>
      <w:rFonts w:ascii="Arial" w:eastAsia="Times New Roman" w:hAnsi="Arial" w:cs="Times New Roman"/>
      <w:lang w:val="en-GB" w:eastAsia="en-US"/>
    </w:rPr>
  </w:style>
  <w:style w:type="character" w:customStyle="1" w:styleId="70">
    <w:name w:val="标题 7 字符"/>
    <w:basedOn w:val="a0"/>
    <w:link w:val="7"/>
    <w:rsid w:val="00531649"/>
    <w:rPr>
      <w:rFonts w:ascii="Arial" w:eastAsia="Times New Roman" w:hAnsi="Arial" w:cs="Times New Roman"/>
      <w:lang w:val="en-GB" w:eastAsia="en-US"/>
    </w:rPr>
  </w:style>
  <w:style w:type="character" w:customStyle="1" w:styleId="80">
    <w:name w:val="标题 8 字符"/>
    <w:basedOn w:val="a0"/>
    <w:link w:val="8"/>
    <w:rsid w:val="00531649"/>
    <w:rPr>
      <w:rFonts w:ascii="Arial" w:eastAsia="Times New Roman" w:hAnsi="Arial" w:cs="Times New Roman"/>
      <w:sz w:val="36"/>
      <w:lang w:val="en-GB" w:eastAsia="en-US"/>
    </w:rPr>
  </w:style>
  <w:style w:type="character" w:customStyle="1" w:styleId="90">
    <w:name w:val="标题 9 字符"/>
    <w:basedOn w:val="a0"/>
    <w:link w:val="9"/>
    <w:rsid w:val="00531649"/>
    <w:rPr>
      <w:rFonts w:ascii="Arial" w:eastAsia="Times New Roman" w:hAnsi="Arial" w:cs="Times New Roman"/>
      <w:sz w:val="36"/>
      <w:lang w:val="en-GB" w:eastAsia="en-US"/>
    </w:rPr>
  </w:style>
  <w:style w:type="character" w:customStyle="1" w:styleId="af">
    <w:name w:val="页眉 字符"/>
    <w:basedOn w:val="a0"/>
    <w:link w:val="ad"/>
    <w:rsid w:val="00531649"/>
    <w:rPr>
      <w:rFonts w:ascii="Arial" w:eastAsia="Times New Roman" w:hAnsi="Arial" w:cs="Times New Roman"/>
      <w:b/>
      <w:sz w:val="18"/>
      <w:lang w:val="en-GB" w:eastAsia="en-US"/>
    </w:rPr>
  </w:style>
  <w:style w:type="character" w:customStyle="1" w:styleId="ae">
    <w:name w:val="页脚 字符"/>
    <w:basedOn w:val="a0"/>
    <w:link w:val="ac"/>
    <w:rsid w:val="00531649"/>
    <w:rPr>
      <w:rFonts w:ascii="Arial" w:eastAsia="Times New Roman" w:hAnsi="Arial" w:cs="Times New Roman"/>
      <w:b/>
      <w:i/>
      <w:sz w:val="18"/>
      <w:lang w:val="en-GB" w:eastAsia="en-US"/>
    </w:rPr>
  </w:style>
  <w:style w:type="paragraph" w:customStyle="1" w:styleId="msonormal0">
    <w:name w:val="msonormal"/>
    <w:basedOn w:val="a"/>
    <w:rsid w:val="00531649"/>
    <w:rPr>
      <w:rFonts w:eastAsia="宋体"/>
      <w:sz w:val="24"/>
      <w:szCs w:val="24"/>
    </w:rPr>
  </w:style>
  <w:style w:type="character" w:customStyle="1" w:styleId="EWChar">
    <w:name w:val="EW Char"/>
    <w:link w:val="EW"/>
    <w:qFormat/>
    <w:locked/>
    <w:rsid w:val="00531649"/>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6786">
      <w:bodyDiv w:val="1"/>
      <w:marLeft w:val="0"/>
      <w:marRight w:val="0"/>
      <w:marTop w:val="0"/>
      <w:marBottom w:val="0"/>
      <w:divBdr>
        <w:top w:val="none" w:sz="0" w:space="0" w:color="auto"/>
        <w:left w:val="none" w:sz="0" w:space="0" w:color="auto"/>
        <w:bottom w:val="none" w:sz="0" w:space="0" w:color="auto"/>
        <w:right w:val="none" w:sz="0" w:space="0" w:color="auto"/>
      </w:divBdr>
    </w:div>
    <w:div w:id="167749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3577</Words>
  <Characters>20392</Characters>
  <Application>Microsoft Office Word</Application>
  <DocSecurity>0</DocSecurity>
  <Lines>169</Lines>
  <Paragraphs>47</Paragraphs>
  <ScaleCrop>false</ScaleCrop>
  <Company>3GPP Support Team</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Xiaomir1</cp:lastModifiedBy>
  <cp:revision>6</cp:revision>
  <cp:lastPrinted>1900-01-01T08:00:00Z</cp:lastPrinted>
  <dcterms:created xsi:type="dcterms:W3CDTF">2024-11-22T16:26:00Z</dcterms:created>
  <dcterms:modified xsi:type="dcterms:W3CDTF">2024-11-22T16:57:00Z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5f82d09a7511ef800025cd000025cd">
    <vt:lpwstr>CWM56/nF5JDEwvwHlGh684gktNtA1oZaqot81uK56HxzjSTlmnmy+SsVLwMp3MxPAXohTNz0kYPKRLpJI0ZR23ZNw==</vt:lpwstr>
  </property>
  <property fmtid="{D5CDD505-2E9C-101B-9397-08002B2CF9AE}" pid="22" name="KSOProductBuildVer">
    <vt:lpwstr>2052-12.1.0.18608</vt:lpwstr>
  </property>
  <property fmtid="{D5CDD505-2E9C-101B-9397-08002B2CF9AE}" pid="23" name="ICV">
    <vt:lpwstr>389D1021AF2E49CF8B7FC9BC7DAA6FF4_12</vt:lpwstr>
  </property>
  <property fmtid="{D5CDD505-2E9C-101B-9397-08002B2CF9AE}" pid="24" name="CWMf0c6dd309fe011ef80000d1300000d13">
    <vt:lpwstr>CWMpRRoFJCxOixUxVLlrcgaeAHkszZXWxCIm3TOkf+zCT38/HNjBiGKa5J0RHO+NXIxvlGL4/KdVLrbHDTt3yqEhg==</vt:lpwstr>
  </property>
  <property fmtid="{D5CDD505-2E9C-101B-9397-08002B2CF9AE}" pid="25" name="CWM1fd0ae40a01211ef80003f6400003e64">
    <vt:lpwstr>CWMrCySp6R1qLWbCTKc6e3+ZeAh5Ne/XPvi1x2ae8nDM+RGIzE0jUj+Swg5k92vSUOXBsuxhXjdisVOD3HH8k8FjQ==</vt:lpwstr>
  </property>
  <property fmtid="{D5CDD505-2E9C-101B-9397-08002B2CF9AE}" pid="26" name="CWM4aea07e0a01a11ef80000d1300000d13">
    <vt:lpwstr>CWM0HtWxxJdrPe9wqwL4tVY48bHeO/Yd0rmRi/YcCSAHnfLDbn6g1DdaF+0Xetq11YUUmA25BACOD3/+1dxhQ+dDA==</vt:lpwstr>
  </property>
  <property fmtid="{D5CDD505-2E9C-101B-9397-08002B2CF9AE}" pid="27" name="CWMf24bfd10a82411ef8000017a0000007a">
    <vt:lpwstr>CWMAIf3P1v4D1Xxo7lsskuXt9Pg+FVszvw+L0V0XvrPTDWT+ft732Mpe9Ncd68BywmoeyxDGlusJXE50i9r1gafyw==</vt:lpwstr>
  </property>
  <property fmtid="{D5CDD505-2E9C-101B-9397-08002B2CF9AE}" pid="28" name="fileWhereFroms">
    <vt:lpwstr>PpjeLB1gRN0lwrPqMaCTkhOcOPvoXh/R+vJRCoPRTDpKW/f1qyyk+eHhd5vU9Tp20wW695AmYP1+yxlDbBmivQZ0lfUHLIcVvrDrG4v9iumL1Kex5PfDuKQOg5o6epURDgjPv1mNckdF1mxQq8/2o1vTkBchNBsnhk1q3kFjfwPBIxhTZlvBB0hzliZsjrSwus3hh1PeVV6ud28u1uw3/PPhayT44mlaJvsH9U0+ZjMk17dGD6oPxc+fQgBGV6Ib</vt:lpwstr>
  </property>
</Properties>
</file>